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F200648"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10</w:t>
      </w:r>
      <w:r w:rsidR="00B82BB1">
        <w:t>8</w:t>
      </w:r>
      <w:r w:rsidR="00F64603">
        <w:t>bis</w:t>
      </w:r>
      <w:r>
        <w:tab/>
      </w:r>
      <w:r>
        <w:tab/>
      </w:r>
      <w:r w:rsidR="009E0AA1" w:rsidRPr="009E0AA1">
        <w:t>R4-231537</w:t>
      </w:r>
      <w:r w:rsidR="00FA4BEF">
        <w:t>0</w:t>
      </w:r>
    </w:p>
    <w:p w14:paraId="50DC9730" w14:textId="13EB16AC" w:rsidR="00D309CC" w:rsidRPr="002F2CF6" w:rsidRDefault="00F64603" w:rsidP="00BC2F5A">
      <w:pPr>
        <w:pStyle w:val="CH"/>
        <w:tabs>
          <w:tab w:val="clear" w:pos="7920"/>
        </w:tabs>
        <w:rPr>
          <w:b w:val="0"/>
        </w:rPr>
      </w:pPr>
      <w:r>
        <w:t>Xiamen</w:t>
      </w:r>
      <w:r w:rsidR="00B82BB1" w:rsidRPr="00B82BB1">
        <w:t xml:space="preserve">, </w:t>
      </w:r>
      <w:r>
        <w:t>China</w:t>
      </w:r>
      <w:r w:rsidR="00B82BB1" w:rsidRPr="00B82BB1">
        <w:t xml:space="preserve">, </w:t>
      </w:r>
      <w:r>
        <w:t>October</w:t>
      </w:r>
      <w:r w:rsidR="00B82BB1" w:rsidRPr="00B82BB1">
        <w:t xml:space="preserve"> </w:t>
      </w:r>
      <w:r>
        <w:t>9</w:t>
      </w:r>
      <w:r w:rsidR="00B82BB1" w:rsidRPr="00B82BB1">
        <w:t xml:space="preserve"> – </w:t>
      </w:r>
      <w:r>
        <w:t>13</w:t>
      </w:r>
      <w:r w:rsidR="00B82BB1" w:rsidRPr="00B82BB1">
        <w:t>th 2023</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5DD68E43" w:rsidR="00D309CC" w:rsidRPr="002F2CF6" w:rsidRDefault="00D309CC" w:rsidP="00D309CC">
      <w:pPr>
        <w:pStyle w:val="CH"/>
        <w:rPr>
          <w:b w:val="0"/>
        </w:rPr>
      </w:pPr>
      <w:r w:rsidRPr="002F2CF6">
        <w:t>Agenda item:</w:t>
      </w:r>
      <w:r w:rsidRPr="002F2CF6">
        <w:tab/>
      </w:r>
      <w:r w:rsidR="00F64603">
        <w:t>5</w:t>
      </w:r>
      <w:r w:rsidR="006B7202" w:rsidRPr="003C111D">
        <w:t>.</w:t>
      </w:r>
      <w:r w:rsidR="00F64603">
        <w:t>4</w:t>
      </w:r>
      <w:r w:rsidR="006B7202" w:rsidRPr="003C111D">
        <w:t>.</w:t>
      </w:r>
      <w:r w:rsidR="00FA4BEF">
        <w:t>1.1</w:t>
      </w:r>
    </w:p>
    <w:p w14:paraId="4DBE005A" w14:textId="4FAA0E9A" w:rsidR="00D309CC" w:rsidRPr="002F2CF6" w:rsidRDefault="00D309CC" w:rsidP="00D309CC">
      <w:pPr>
        <w:pStyle w:val="CH"/>
        <w:rPr>
          <w:b w:val="0"/>
        </w:rPr>
      </w:pPr>
      <w:r w:rsidRPr="002F2CF6">
        <w:t>Source:</w:t>
      </w:r>
      <w:r w:rsidRPr="002F2CF6">
        <w:tab/>
        <w:t>Apple</w:t>
      </w:r>
    </w:p>
    <w:p w14:paraId="0D2061A1" w14:textId="7D343CEB" w:rsidR="00D309CC" w:rsidRPr="002F2CF6" w:rsidRDefault="00D309CC" w:rsidP="00E54DB8">
      <w:pPr>
        <w:pStyle w:val="CH"/>
        <w:ind w:left="2268" w:hanging="2268"/>
      </w:pPr>
      <w:r w:rsidRPr="002F2CF6">
        <w:t>Title:</w:t>
      </w:r>
      <w:r w:rsidRPr="002F2CF6">
        <w:tab/>
      </w:r>
      <w:r w:rsidR="004F3678" w:rsidRPr="004F3678">
        <w:t>On design options for enhanced channel raster</w:t>
      </w:r>
    </w:p>
    <w:p w14:paraId="5F82485A" w14:textId="1C1CFD3D" w:rsidR="00B36419" w:rsidRDefault="00B36419" w:rsidP="00D309CC">
      <w:pPr>
        <w:pStyle w:val="CH"/>
      </w:pPr>
      <w:r w:rsidRPr="00B63C83">
        <w:t>WI/SI:</w:t>
      </w:r>
      <w:r w:rsidRPr="00B63C83">
        <w:tab/>
      </w:r>
      <w:proofErr w:type="spellStart"/>
      <w:r w:rsidR="006A532E" w:rsidRPr="006A532E">
        <w:t>NR_channel_raster_enh</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297C8EAE" w14:textId="14C3C376" w:rsidR="00FF1941" w:rsidRDefault="00EF380F" w:rsidP="00F64603">
      <w:r>
        <w:t>During the previous RAN WG4 several solutions were discussed, which at the end were structured around two major approaches</w:t>
      </w:r>
      <w:r w:rsidR="00F64603">
        <w:t xml:space="preserve">. In this discussion paper we elaborate further on </w:t>
      </w:r>
      <w:r w:rsidR="00471B47">
        <w:t xml:space="preserve">proposed approach suggesting </w:t>
      </w:r>
      <w:r w:rsidR="00F722B4">
        <w:t>proceeding</w:t>
      </w:r>
      <w:r w:rsidR="00471B47">
        <w:t xml:space="preserve"> with an explicit channel raster defined at least for UE side</w:t>
      </w:r>
      <w:r w:rsidR="00F64603">
        <w:t xml:space="preserve">. </w:t>
      </w:r>
    </w:p>
    <w:p w14:paraId="4CB12305" w14:textId="77777777" w:rsidR="00FC66B4" w:rsidRPr="00EF444D" w:rsidRDefault="00FC66B4" w:rsidP="00F64603">
      <w:pPr>
        <w:rPr>
          <w:iCs/>
          <w:sz w:val="22"/>
          <w:szCs w:val="22"/>
        </w:rPr>
      </w:pPr>
    </w:p>
    <w:p w14:paraId="616CFC1D" w14:textId="33053B00" w:rsidR="00E3176F" w:rsidRDefault="00E3176F" w:rsidP="00E3176F">
      <w:pPr>
        <w:pStyle w:val="Heading1"/>
      </w:pPr>
      <w:r>
        <w:t>2</w:t>
      </w:r>
      <w:r>
        <w:tab/>
      </w:r>
      <w:r w:rsidR="00471B47">
        <w:t>E</w:t>
      </w:r>
      <w:r w:rsidR="00F64603">
        <w:t>nhanced c</w:t>
      </w:r>
      <w:r w:rsidR="006A532E">
        <w:t xml:space="preserve">hannel </w:t>
      </w:r>
      <w:proofErr w:type="gramStart"/>
      <w:r w:rsidR="006A532E">
        <w:t>raster</w:t>
      </w:r>
      <w:proofErr w:type="gramEnd"/>
      <w:r w:rsidR="006A532E">
        <w:t xml:space="preserve"> </w:t>
      </w:r>
    </w:p>
    <w:p w14:paraId="4EB84F9D" w14:textId="1DC2BAD9" w:rsidR="00561424" w:rsidRDefault="00561424" w:rsidP="00561424">
      <w:pPr>
        <w:pStyle w:val="Heading2"/>
      </w:pPr>
      <w:r>
        <w:t>2.1</w:t>
      </w:r>
      <w:r>
        <w:tab/>
        <w:t>General considerations</w:t>
      </w:r>
    </w:p>
    <w:p w14:paraId="4526F374" w14:textId="6A40B04C" w:rsidR="0043747B" w:rsidRDefault="00F64603" w:rsidP="00177E7A">
      <w:r>
        <w:t xml:space="preserve">As discussed </w:t>
      </w:r>
      <w:r w:rsidR="001532C7">
        <w:t xml:space="preserve">during previous RAN WG4 meetings, there are two major approaches for implementing enhanced channel raster: a) introduce explicitly new channel raster points with step of </w:t>
      </w:r>
      <w:proofErr w:type="gramStart"/>
      <w:r w:rsidR="001532C7">
        <w:t>e.g.</w:t>
      </w:r>
      <w:proofErr w:type="gramEnd"/>
      <w:r w:rsidR="001532C7">
        <w:t xml:space="preserve"> 10kHz, and b) introduce the "</w:t>
      </w:r>
      <w:proofErr w:type="spellStart"/>
      <w:r w:rsidR="001532C7">
        <w:t>offraster</w:t>
      </w:r>
      <w:proofErr w:type="spellEnd"/>
      <w:r w:rsidR="001532C7">
        <w:t>" concept in which a UE channel can be on a raster different than the existing 100kHz</w:t>
      </w:r>
      <w:r w:rsidR="00564C1D">
        <w:t xml:space="preserve">. </w:t>
      </w:r>
      <w:r w:rsidR="002E1F0A">
        <w:t xml:space="preserve"> </w:t>
      </w:r>
    </w:p>
    <w:p w14:paraId="6731B154" w14:textId="503407FF" w:rsidR="007A2F38" w:rsidRDefault="001532C7" w:rsidP="00177E7A">
      <w:r>
        <w:t>Our view is that from a UE implementation perspective these two approaches are not different if the "</w:t>
      </w:r>
      <w:proofErr w:type="spellStart"/>
      <w:r>
        <w:t>offraster</w:t>
      </w:r>
      <w:proofErr w:type="spellEnd"/>
      <w:r>
        <w:t>" concept still sets some limits or steps in which a UE channel can be offset from the 100kHz raster</w:t>
      </w:r>
      <w:r w:rsidR="00A40063">
        <w:t>.</w:t>
      </w:r>
      <w:r>
        <w:t xml:space="preserve"> It is worth noting that it would not be possible to assume that the "</w:t>
      </w:r>
      <w:proofErr w:type="spellStart"/>
      <w:r>
        <w:t>offraster</w:t>
      </w:r>
      <w:proofErr w:type="spellEnd"/>
      <w:r>
        <w:t>" UE channel location does not have any limits. From the UE implementation perspective, it will mean that the channel can be almost on any raster, which is somewhat against existing RAN WG4 specifications. And once we set limits or constraints to the "</w:t>
      </w:r>
      <w:proofErr w:type="spellStart"/>
      <w:r>
        <w:t>offraster</w:t>
      </w:r>
      <w:proofErr w:type="spellEnd"/>
      <w:r>
        <w:t xml:space="preserve">" UE channel, it will define a set of applicable channel raster points, which is the same as defining a more granular channel raster at least for the UE side. </w:t>
      </w:r>
      <w:r w:rsidR="00E855CB">
        <w:t>In general, a</w:t>
      </w:r>
      <w:r>
        <w:t xml:space="preserve"> UE </w:t>
      </w:r>
      <w:r w:rsidR="00E855CB">
        <w:t xml:space="preserve">does not and should not care about the BS channel because the latter can be of the size that is not even supported by the UE. Thus, it is not reasonable to define enhanced channel raster as some offset from 100kHz; instead, it should be specified as an explicit set of more granular channel raster points. </w:t>
      </w:r>
      <w:r>
        <w:t xml:space="preserve"> </w:t>
      </w:r>
    </w:p>
    <w:p w14:paraId="0BF1DD4D" w14:textId="5EE8B6C1" w:rsidR="00C50B4E" w:rsidRDefault="00C50B4E" w:rsidP="00C50B4E">
      <w:pPr>
        <w:pStyle w:val="Proposal"/>
      </w:pPr>
      <w:bookmarkStart w:id="1" w:name="_Toc146101254"/>
      <w:bookmarkStart w:id="2" w:name="_Toc146735657"/>
      <w:bookmarkStart w:id="3" w:name="_Toc146737541"/>
      <w:bookmarkStart w:id="4" w:name="_Toc146737735"/>
      <w:bookmarkStart w:id="5" w:name="_Toc146737821"/>
      <w:r>
        <w:t>Proposal:</w:t>
      </w:r>
      <w:r>
        <w:tab/>
      </w:r>
      <w:r w:rsidR="00122A69">
        <w:t xml:space="preserve">Introduce enhanced channel raster </w:t>
      </w:r>
      <w:r w:rsidR="004B0DD9">
        <w:t>as a more granular step size of the applicable channel raster points</w:t>
      </w:r>
      <w:r>
        <w:t>.</w:t>
      </w:r>
      <w:bookmarkEnd w:id="1"/>
      <w:bookmarkEnd w:id="2"/>
      <w:bookmarkEnd w:id="3"/>
      <w:bookmarkEnd w:id="4"/>
      <w:bookmarkEnd w:id="5"/>
    </w:p>
    <w:p w14:paraId="4E6AA15B" w14:textId="77777777" w:rsidR="00C50B4E" w:rsidRDefault="00C50B4E" w:rsidP="00177E7A"/>
    <w:p w14:paraId="42D20F1D" w14:textId="49C322DE" w:rsidR="00AA0460" w:rsidRDefault="00561424" w:rsidP="00561424">
      <w:pPr>
        <w:pStyle w:val="Heading2"/>
      </w:pPr>
      <w:r>
        <w:lastRenderedPageBreak/>
        <w:t>2.2</w:t>
      </w:r>
      <w:r>
        <w:tab/>
        <w:t>Specification impact</w:t>
      </w:r>
    </w:p>
    <w:p w14:paraId="109E9233" w14:textId="206C6357" w:rsidR="003006D9" w:rsidRDefault="0094412B" w:rsidP="0094412B">
      <w:r>
        <w:t xml:space="preserve">Referring to the considerations presented above in section 2.1, introduction of the enhanced channel raster to the RAN WG4 specifications should be rather trivial. There is </w:t>
      </w:r>
      <w:r w:rsidR="009C3C1D">
        <w:t xml:space="preserve">already </w:t>
      </w:r>
      <w:r>
        <w:t xml:space="preserve">a table summarising applicable channel raster points </w:t>
      </w:r>
      <w:r w:rsidR="006A4072">
        <w:t>(</w:t>
      </w:r>
      <w:r w:rsidR="009C3C1D">
        <w:t>see Appendix A</w:t>
      </w:r>
      <w:r w:rsidR="006A4072">
        <w:t xml:space="preserve">), where for every band we specify the starting and the ending point, and the step size. For all FR1 bands below 3GHz the step size is defined as 20, </w:t>
      </w:r>
      <w:proofErr w:type="gramStart"/>
      <w:r w:rsidR="006A4072">
        <w:t>i.e.</w:t>
      </w:r>
      <w:proofErr w:type="gramEnd"/>
      <w:r w:rsidR="006A4072">
        <w:t xml:space="preserve"> 20x5kHz=100kHz. If the intention is to enable a more granular channel raster, </w:t>
      </w:r>
      <w:proofErr w:type="gramStart"/>
      <w:r w:rsidR="006A4072">
        <w:t>e.g.</w:t>
      </w:r>
      <w:proofErr w:type="gramEnd"/>
      <w:r w:rsidR="006A4072">
        <w:t xml:space="preserve"> 10kHz, then the corresponding step size should be changed to 2. </w:t>
      </w:r>
      <w:r w:rsidR="003006D9">
        <w:t xml:space="preserve">In fact, there are already bands </w:t>
      </w:r>
      <w:r w:rsidR="009C3C1D">
        <w:t>for which</w:t>
      </w:r>
      <w:r w:rsidR="003006D9">
        <w:t xml:space="preserve"> the channel raster in steps of 2 and even 1, so applying a more granular </w:t>
      </w:r>
      <w:r w:rsidR="002C4930">
        <w:t>step size should not be an issue from the specification perspective.</w:t>
      </w:r>
    </w:p>
    <w:p w14:paraId="0186C0A7" w14:textId="77777777" w:rsidR="003006D9" w:rsidRDefault="003006D9" w:rsidP="0094412B"/>
    <w:p w14:paraId="0200B073" w14:textId="7493A345" w:rsidR="00D94ECA" w:rsidRDefault="00D94ECA" w:rsidP="00304FE5"/>
    <w:p w14:paraId="34C99636" w14:textId="74BCFD43" w:rsidR="008E7986" w:rsidRPr="00D20165" w:rsidRDefault="00906293" w:rsidP="008E7986">
      <w:pPr>
        <w:pStyle w:val="Heading1"/>
      </w:pPr>
      <w:r>
        <w:t>3</w:t>
      </w:r>
      <w:r w:rsidR="008E7986" w:rsidRPr="00D20165">
        <w:tab/>
        <w:t>Conclusions</w:t>
      </w:r>
    </w:p>
    <w:p w14:paraId="3A8F3054" w14:textId="37C82253" w:rsidR="00FF1941" w:rsidRDefault="006E33BC" w:rsidP="00FF1941">
      <w:r>
        <w:t xml:space="preserve">In this discussion paper we have presented our </w:t>
      </w:r>
      <w:r w:rsidR="00703DBC">
        <w:t>further</w:t>
      </w:r>
      <w:r>
        <w:t xml:space="preserve"> considerations on the </w:t>
      </w:r>
      <w:r w:rsidR="005E1901">
        <w:t xml:space="preserve">design of the </w:t>
      </w:r>
      <w:r>
        <w:t>flexible channel raster</w:t>
      </w:r>
      <w:r w:rsidR="005E1901">
        <w:t>.</w:t>
      </w:r>
      <w:r>
        <w:t xml:space="preserve"> </w:t>
      </w:r>
      <w:r w:rsidR="005E1901">
        <w:t>As summarized in our paper, the easiest way to enable a more flexible raster is to specify a more granular step size in the table that specifies applicable raster points to the existing bands</w:t>
      </w:r>
      <w:r w:rsidR="007D1B0D">
        <w:t>.</w:t>
      </w:r>
      <w:r w:rsidR="005E1901">
        <w:t xml:space="preserve"> In fact, there are already existing bands</w:t>
      </w:r>
      <w:r w:rsidR="007D1B0D">
        <w:t xml:space="preserve"> </w:t>
      </w:r>
      <w:r w:rsidR="005E1901">
        <w:t>for which the step size is defined as 1 and 2.</w:t>
      </w:r>
    </w:p>
    <w:p w14:paraId="6033C788" w14:textId="77777777" w:rsidR="008866BD"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8866BD">
        <w:rPr>
          <w:noProof/>
        </w:rPr>
        <w:t>Proposal:</w:t>
      </w:r>
      <w:r w:rsidR="008866BD">
        <w:rPr>
          <w:rFonts w:asciiTheme="minorHAnsi" w:eastAsiaTheme="minorEastAsia" w:hAnsiTheme="minorHAnsi" w:cstheme="minorBidi"/>
          <w:b w:val="0"/>
          <w:bCs w:val="0"/>
          <w:noProof/>
          <w:kern w:val="2"/>
          <w:sz w:val="24"/>
          <w:szCs w:val="24"/>
          <w:lang w:val="en-DE" w:eastAsia="ko-KR"/>
          <w14:ligatures w14:val="standardContextual"/>
        </w:rPr>
        <w:tab/>
      </w:r>
      <w:r w:rsidR="008866BD">
        <w:rPr>
          <w:noProof/>
        </w:rPr>
        <w:t>Introduce enhanced channel raster as a more granular step size of the applicable channel raster points.</w:t>
      </w:r>
    </w:p>
    <w:p w14:paraId="315C76D8" w14:textId="3D7AA26B" w:rsidR="008C35F9" w:rsidRDefault="00FF1941" w:rsidP="00FF1941">
      <w:r>
        <w:fldChar w:fldCharType="end"/>
      </w:r>
    </w:p>
    <w:p w14:paraId="41384D11" w14:textId="5B527A5B" w:rsidR="00D45AB0" w:rsidRPr="00196EAF" w:rsidRDefault="0007386E" w:rsidP="00FF1941">
      <w:pPr>
        <w:rPr>
          <w:color w:val="FF0000"/>
        </w:rPr>
      </w:pPr>
      <w:r>
        <w:rPr>
          <w:color w:val="FF0000"/>
        </w:rPr>
        <w:tab/>
      </w:r>
    </w:p>
    <w:bookmarkEnd w:id="0"/>
    <w:p w14:paraId="446075F6" w14:textId="408FF564" w:rsidR="001A4A9A" w:rsidRPr="00D20165" w:rsidRDefault="004F75AB" w:rsidP="001A4A9A">
      <w:pPr>
        <w:pStyle w:val="Heading1"/>
      </w:pPr>
      <w:r>
        <w:t>4</w:t>
      </w:r>
      <w:r w:rsidR="001A4A9A" w:rsidRPr="00D20165">
        <w:tab/>
        <w:t>References</w:t>
      </w:r>
    </w:p>
    <w:p w14:paraId="4B66D901" w14:textId="13AFBE71" w:rsidR="00C76D42" w:rsidRDefault="002315A5" w:rsidP="00F62449">
      <w:pPr>
        <w:pStyle w:val="EX"/>
      </w:pPr>
      <w:bookmarkStart w:id="6" w:name="_Ref54370374"/>
      <w:r w:rsidRPr="002315A5">
        <w:t>RP-202103</w:t>
      </w:r>
      <w:r>
        <w:t xml:space="preserve">, "New SID: Study on Efficient utilization of licensed </w:t>
      </w:r>
      <w:r>
        <w:tab/>
        <w:t>spectrum that is not aligned with existing NR channel bandwidths", T-Mobile USA, Ericsson</w:t>
      </w:r>
      <w:bookmarkEnd w:id="6"/>
    </w:p>
    <w:p w14:paraId="43AEBCAD" w14:textId="7D87E9DD" w:rsidR="00230E6E" w:rsidRDefault="00CD19CA" w:rsidP="004B0E5B">
      <w:pPr>
        <w:pStyle w:val="EX"/>
      </w:pPr>
      <w:bookmarkStart w:id="7" w:name="_Ref131599125"/>
      <w:r w:rsidRPr="00CD19CA">
        <w:t>RP-230813</w:t>
      </w:r>
      <w:r>
        <w:t>, "</w:t>
      </w:r>
      <w:r w:rsidRPr="00CD19CA">
        <w:t>New WID on Channel raster enhancement</w:t>
      </w:r>
      <w:r>
        <w:t>", Ericsson</w:t>
      </w:r>
      <w:bookmarkEnd w:id="7"/>
      <w:r>
        <w:t xml:space="preserve"> </w:t>
      </w:r>
    </w:p>
    <w:p w14:paraId="0B1D1D14" w14:textId="77777777" w:rsidR="003006D9" w:rsidRDefault="003006D9" w:rsidP="003006D9">
      <w:pPr>
        <w:pStyle w:val="EX"/>
        <w:numPr>
          <w:ilvl w:val="0"/>
          <w:numId w:val="0"/>
        </w:numPr>
        <w:ind w:left="369" w:hanging="369"/>
      </w:pPr>
    </w:p>
    <w:p w14:paraId="21510565" w14:textId="3C48ABF7" w:rsidR="003006D9" w:rsidRDefault="003006D9">
      <w:pPr>
        <w:spacing w:after="0"/>
      </w:pPr>
      <w:r>
        <w:br w:type="page"/>
      </w:r>
    </w:p>
    <w:p w14:paraId="4AF9E604" w14:textId="23ED7911" w:rsidR="003006D9" w:rsidRDefault="003006D9" w:rsidP="003006D9">
      <w:pPr>
        <w:pStyle w:val="Heading8"/>
      </w:pPr>
      <w:r>
        <w:lastRenderedPageBreak/>
        <w:t>Appendix A: NR bands channel raster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3006D9" w:rsidRPr="00A1115A" w14:paraId="013B223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A0B0534" w14:textId="77777777" w:rsidR="003006D9" w:rsidRPr="00A1115A" w:rsidRDefault="003006D9" w:rsidP="008B37BB">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53D36CBD" w14:textId="77777777" w:rsidR="003006D9" w:rsidRPr="00A1115A" w:rsidRDefault="003006D9" w:rsidP="008B37BB">
            <w:pPr>
              <w:pStyle w:val="TAH"/>
            </w:pPr>
            <w:proofErr w:type="spellStart"/>
            <w:r w:rsidRPr="00A1115A">
              <w:t>ΔF</w:t>
            </w:r>
            <w:r w:rsidRPr="00A1115A">
              <w:rPr>
                <w:vertAlign w:val="subscript"/>
              </w:rPr>
              <w:t>Raster</w:t>
            </w:r>
            <w:proofErr w:type="spellEnd"/>
          </w:p>
          <w:p w14:paraId="70FF681F" w14:textId="77777777" w:rsidR="003006D9" w:rsidRPr="00A1115A" w:rsidRDefault="003006D9" w:rsidP="008B37BB">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114A68D2" w14:textId="77777777" w:rsidR="003006D9" w:rsidRPr="00A1115A" w:rsidRDefault="003006D9" w:rsidP="008B37BB">
            <w:pPr>
              <w:pStyle w:val="TAH"/>
              <w:rPr>
                <w:rFonts w:eastAsia="Yu Mincho"/>
              </w:rPr>
            </w:pPr>
            <w:r w:rsidRPr="00A1115A">
              <w:rPr>
                <w:rFonts w:eastAsia="Yu Mincho"/>
              </w:rPr>
              <w:t>Uplink</w:t>
            </w:r>
          </w:p>
          <w:p w14:paraId="6EA407FE" w14:textId="77777777" w:rsidR="003006D9" w:rsidRPr="00A1115A" w:rsidRDefault="003006D9" w:rsidP="008B37BB">
            <w:pPr>
              <w:pStyle w:val="TAH"/>
              <w:rPr>
                <w:rFonts w:eastAsia="Yu Mincho"/>
                <w:vertAlign w:val="subscript"/>
              </w:rPr>
            </w:pPr>
            <w:r w:rsidRPr="00A1115A">
              <w:rPr>
                <w:rFonts w:eastAsia="Yu Mincho"/>
              </w:rPr>
              <w:t>Range of N</w:t>
            </w:r>
            <w:r w:rsidRPr="00A1115A">
              <w:rPr>
                <w:rFonts w:eastAsia="Yu Mincho"/>
                <w:vertAlign w:val="subscript"/>
              </w:rPr>
              <w:t>REF</w:t>
            </w:r>
          </w:p>
          <w:p w14:paraId="25D394F5" w14:textId="77777777" w:rsidR="003006D9" w:rsidRPr="00A1115A" w:rsidRDefault="003006D9" w:rsidP="008B37BB">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106543E" w14:textId="77777777" w:rsidR="003006D9" w:rsidRPr="00A1115A" w:rsidRDefault="003006D9" w:rsidP="008B37BB">
            <w:pPr>
              <w:pStyle w:val="TAH"/>
              <w:rPr>
                <w:rFonts w:eastAsia="Yu Mincho"/>
              </w:rPr>
            </w:pPr>
            <w:r w:rsidRPr="00A1115A">
              <w:rPr>
                <w:rFonts w:eastAsia="Yu Mincho"/>
              </w:rPr>
              <w:t>Downlink</w:t>
            </w:r>
          </w:p>
          <w:p w14:paraId="2ADAB52D" w14:textId="77777777" w:rsidR="003006D9" w:rsidRPr="00A1115A" w:rsidRDefault="003006D9" w:rsidP="008B37BB">
            <w:pPr>
              <w:pStyle w:val="TAH"/>
              <w:rPr>
                <w:rFonts w:eastAsia="Yu Mincho"/>
                <w:vertAlign w:val="subscript"/>
              </w:rPr>
            </w:pPr>
            <w:r w:rsidRPr="00A1115A">
              <w:rPr>
                <w:rFonts w:eastAsia="Yu Mincho"/>
              </w:rPr>
              <w:t>Range of N</w:t>
            </w:r>
            <w:r w:rsidRPr="00A1115A">
              <w:rPr>
                <w:rFonts w:eastAsia="Yu Mincho"/>
                <w:vertAlign w:val="subscript"/>
              </w:rPr>
              <w:t>REF</w:t>
            </w:r>
          </w:p>
          <w:p w14:paraId="23655358" w14:textId="77777777" w:rsidR="003006D9" w:rsidRPr="00A1115A" w:rsidRDefault="003006D9" w:rsidP="008B37BB">
            <w:pPr>
              <w:pStyle w:val="TAH"/>
              <w:rPr>
                <w:rFonts w:eastAsia="Yu Mincho"/>
              </w:rPr>
            </w:pPr>
            <w:r w:rsidRPr="00A1115A">
              <w:rPr>
                <w:rFonts w:eastAsia="Yu Mincho"/>
              </w:rPr>
              <w:t>(First – &lt;Step size&gt; – Last)</w:t>
            </w:r>
          </w:p>
        </w:tc>
      </w:tr>
      <w:tr w:rsidR="003006D9" w:rsidRPr="00A1115A" w14:paraId="76E83AE5"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49BC017" w14:textId="77777777" w:rsidR="003006D9" w:rsidRPr="00A1115A" w:rsidRDefault="003006D9" w:rsidP="008B37BB">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762509B8"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5F2DB92" w14:textId="77777777" w:rsidR="003006D9" w:rsidRPr="00A1115A" w:rsidRDefault="003006D9" w:rsidP="008B37BB">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0DE301A" w14:textId="77777777" w:rsidR="003006D9" w:rsidRPr="00A1115A" w:rsidRDefault="003006D9" w:rsidP="008B37BB">
            <w:pPr>
              <w:pStyle w:val="TAC"/>
              <w:rPr>
                <w:rFonts w:eastAsia="Yu Mincho"/>
              </w:rPr>
            </w:pPr>
            <w:r w:rsidRPr="00A1115A">
              <w:t>422000</w:t>
            </w:r>
            <w:r w:rsidRPr="00A1115A">
              <w:rPr>
                <w:rFonts w:eastAsia="Yu Mincho"/>
              </w:rPr>
              <w:t xml:space="preserve"> – &lt;20&gt; – 434000</w:t>
            </w:r>
          </w:p>
        </w:tc>
      </w:tr>
      <w:tr w:rsidR="003006D9" w:rsidRPr="00A1115A" w14:paraId="7ADE2A5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6286125" w14:textId="77777777" w:rsidR="003006D9" w:rsidRPr="00A1115A" w:rsidRDefault="003006D9" w:rsidP="008B37BB">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1623AF52"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2099F53" w14:textId="77777777" w:rsidR="003006D9" w:rsidRPr="00A1115A" w:rsidRDefault="003006D9" w:rsidP="008B37BB">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76321861" w14:textId="77777777" w:rsidR="003006D9" w:rsidRPr="00A1115A" w:rsidRDefault="003006D9" w:rsidP="008B37BB">
            <w:pPr>
              <w:pStyle w:val="TAC"/>
              <w:rPr>
                <w:rFonts w:eastAsia="Yu Mincho"/>
              </w:rPr>
            </w:pPr>
            <w:r w:rsidRPr="00A1115A">
              <w:t>386000</w:t>
            </w:r>
            <w:r w:rsidRPr="00A1115A">
              <w:rPr>
                <w:rFonts w:eastAsia="Yu Mincho"/>
              </w:rPr>
              <w:t xml:space="preserve"> – &lt;20&gt; – 398000</w:t>
            </w:r>
          </w:p>
        </w:tc>
      </w:tr>
      <w:tr w:rsidR="003006D9" w:rsidRPr="00A1115A" w14:paraId="6FE02F01"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0C05A1" w14:textId="77777777" w:rsidR="003006D9" w:rsidRPr="00A1115A" w:rsidRDefault="003006D9" w:rsidP="008B37BB">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4040D538"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40961F" w14:textId="77777777" w:rsidR="003006D9" w:rsidRPr="00A1115A" w:rsidRDefault="003006D9" w:rsidP="008B37BB">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2CBCF65" w14:textId="77777777" w:rsidR="003006D9" w:rsidRPr="00A1115A" w:rsidRDefault="003006D9" w:rsidP="008B37BB">
            <w:pPr>
              <w:pStyle w:val="TAC"/>
              <w:rPr>
                <w:rFonts w:eastAsia="Yu Mincho"/>
              </w:rPr>
            </w:pPr>
            <w:r w:rsidRPr="00A1115A">
              <w:t>361000</w:t>
            </w:r>
            <w:r w:rsidRPr="00A1115A">
              <w:rPr>
                <w:rFonts w:eastAsia="Yu Mincho"/>
              </w:rPr>
              <w:t xml:space="preserve"> – &lt;20&gt; – 376000</w:t>
            </w:r>
          </w:p>
        </w:tc>
      </w:tr>
      <w:tr w:rsidR="003006D9" w:rsidRPr="00A1115A" w14:paraId="71C051C4"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7826FD" w14:textId="77777777" w:rsidR="003006D9" w:rsidRPr="00A1115A" w:rsidRDefault="003006D9" w:rsidP="008B37BB">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4A7C617F"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0B517B6" w14:textId="77777777" w:rsidR="003006D9" w:rsidRPr="00A1115A" w:rsidRDefault="003006D9" w:rsidP="008B37BB">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E5B5B09" w14:textId="77777777" w:rsidR="003006D9" w:rsidRPr="00A1115A" w:rsidRDefault="003006D9" w:rsidP="008B37BB">
            <w:pPr>
              <w:pStyle w:val="TAC"/>
              <w:rPr>
                <w:rFonts w:eastAsia="Yu Mincho"/>
              </w:rPr>
            </w:pPr>
            <w:r w:rsidRPr="00A1115A">
              <w:t>173800</w:t>
            </w:r>
            <w:r w:rsidRPr="00A1115A">
              <w:rPr>
                <w:rFonts w:eastAsia="Yu Mincho"/>
              </w:rPr>
              <w:t xml:space="preserve"> – &lt;20&gt; – 178800</w:t>
            </w:r>
          </w:p>
        </w:tc>
      </w:tr>
      <w:tr w:rsidR="003006D9" w:rsidRPr="00A1115A" w14:paraId="74FFF255"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A0DC2D0" w14:textId="77777777" w:rsidR="003006D9" w:rsidRPr="00A1115A" w:rsidRDefault="003006D9" w:rsidP="008B37BB">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CF7941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F8C079" w14:textId="77777777" w:rsidR="003006D9" w:rsidRPr="00A1115A" w:rsidRDefault="003006D9" w:rsidP="008B37BB">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21FCA984" w14:textId="77777777" w:rsidR="003006D9" w:rsidRPr="00A1115A" w:rsidRDefault="003006D9" w:rsidP="008B37BB">
            <w:pPr>
              <w:pStyle w:val="TAC"/>
              <w:rPr>
                <w:rFonts w:eastAsia="Yu Mincho"/>
              </w:rPr>
            </w:pPr>
            <w:r w:rsidRPr="00A1115A">
              <w:t>524000</w:t>
            </w:r>
            <w:r w:rsidRPr="00A1115A">
              <w:rPr>
                <w:rFonts w:eastAsia="Yu Mincho"/>
              </w:rPr>
              <w:t xml:space="preserve"> – &lt;20&gt; – 538000</w:t>
            </w:r>
          </w:p>
        </w:tc>
      </w:tr>
      <w:tr w:rsidR="003006D9" w:rsidRPr="00A1115A" w14:paraId="2A9849A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00AEBA" w14:textId="77777777" w:rsidR="003006D9" w:rsidRPr="00A1115A" w:rsidRDefault="003006D9" w:rsidP="008B37B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73BD530"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6E4E15"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BB64595" w14:textId="77777777" w:rsidR="003006D9" w:rsidRPr="00A1115A" w:rsidRDefault="003006D9" w:rsidP="008B37BB">
            <w:pPr>
              <w:pStyle w:val="TAC"/>
            </w:pPr>
            <w:r w:rsidRPr="00A1115A">
              <w:t>185000</w:t>
            </w:r>
            <w:r w:rsidRPr="00A1115A">
              <w:rPr>
                <w:rFonts w:eastAsia="Yu Mincho"/>
              </w:rPr>
              <w:t xml:space="preserve"> – &lt;20&gt; – 192000</w:t>
            </w:r>
          </w:p>
        </w:tc>
      </w:tr>
      <w:tr w:rsidR="003006D9" w:rsidRPr="00A1115A" w14:paraId="503BC05E"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4F8F46" w14:textId="77777777" w:rsidR="003006D9" w:rsidRPr="00A1115A" w:rsidRDefault="003006D9" w:rsidP="008B37B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1A383BF6"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A610370" w14:textId="77777777" w:rsidR="003006D9" w:rsidRPr="00A1115A" w:rsidRDefault="003006D9" w:rsidP="008B37BB">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76CDCCEE" w14:textId="77777777" w:rsidR="003006D9" w:rsidRPr="00A1115A" w:rsidRDefault="003006D9" w:rsidP="008B37BB">
            <w:pPr>
              <w:pStyle w:val="TAC"/>
            </w:pPr>
            <w:r w:rsidRPr="00A1115A">
              <w:t>145800 – &lt;20&gt; – 149200</w:t>
            </w:r>
          </w:p>
        </w:tc>
      </w:tr>
      <w:tr w:rsidR="003006D9" w:rsidRPr="00A1115A" w14:paraId="01369B9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F4FC45F" w14:textId="77777777" w:rsidR="003006D9" w:rsidRPr="00A1115A" w:rsidRDefault="003006D9" w:rsidP="008B37BB">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522D2B68" w14:textId="77777777" w:rsidR="003006D9" w:rsidRPr="00A1115A" w:rsidRDefault="003006D9" w:rsidP="008B37B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9E705C8" w14:textId="77777777" w:rsidR="003006D9" w:rsidRPr="00A1115A" w:rsidRDefault="003006D9" w:rsidP="008B37BB">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1ED58AB2" w14:textId="77777777" w:rsidR="003006D9" w:rsidRPr="00A1115A" w:rsidRDefault="003006D9" w:rsidP="008B37BB">
            <w:pPr>
              <w:pStyle w:val="TAC"/>
            </w:pPr>
            <w:r w:rsidRPr="00A1115A">
              <w:rPr>
                <w:rFonts w:eastAsia="Yu Mincho"/>
              </w:rPr>
              <w:t>149200 – &lt;20&gt; – 151200</w:t>
            </w:r>
          </w:p>
        </w:tc>
      </w:tr>
      <w:tr w:rsidR="003006D9" w:rsidRPr="00A1115A" w14:paraId="63E4CAC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6FCC4C8" w14:textId="77777777" w:rsidR="003006D9" w:rsidRPr="00A1115A" w:rsidRDefault="003006D9" w:rsidP="008B37B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4A15F1F7" w14:textId="77777777" w:rsidR="003006D9" w:rsidRPr="00A1115A" w:rsidRDefault="003006D9" w:rsidP="008B37B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6F076BF" w14:textId="77777777" w:rsidR="003006D9" w:rsidRPr="00A1115A" w:rsidRDefault="003006D9" w:rsidP="008B37BB">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2084FA9" w14:textId="77777777" w:rsidR="003006D9" w:rsidRPr="00A1115A" w:rsidRDefault="003006D9" w:rsidP="008B37BB">
            <w:pPr>
              <w:pStyle w:val="TAC"/>
            </w:pPr>
            <w:r w:rsidRPr="00A1115A">
              <w:t>151600 – &lt;20&gt; – 153600</w:t>
            </w:r>
          </w:p>
        </w:tc>
      </w:tr>
      <w:tr w:rsidR="003006D9" w:rsidRPr="00A1115A" w14:paraId="2F74DD50"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B451474" w14:textId="77777777" w:rsidR="003006D9" w:rsidRPr="00A1115A" w:rsidRDefault="003006D9" w:rsidP="008B37BB">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042E9B42" w14:textId="77777777" w:rsidR="003006D9" w:rsidRPr="00A1115A" w:rsidRDefault="003006D9" w:rsidP="008B37BB">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B06E2C9" w14:textId="77777777" w:rsidR="003006D9" w:rsidRPr="00A1115A" w:rsidRDefault="003006D9" w:rsidP="008B37BB">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2236E827" w14:textId="77777777" w:rsidR="003006D9" w:rsidRPr="00A1115A" w:rsidRDefault="003006D9" w:rsidP="008B37BB">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3006D9" w:rsidRPr="00A1115A" w14:paraId="529EC7B0"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5B01EE" w14:textId="77777777" w:rsidR="003006D9" w:rsidRPr="00A1115A" w:rsidRDefault="003006D9" w:rsidP="008B37BB">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B65E65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F41AFFA" w14:textId="77777777" w:rsidR="003006D9" w:rsidRPr="00A1115A" w:rsidRDefault="003006D9" w:rsidP="008B37B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6090201" w14:textId="77777777" w:rsidR="003006D9" w:rsidRPr="00A1115A" w:rsidRDefault="003006D9" w:rsidP="008B37BB">
            <w:pPr>
              <w:pStyle w:val="TAC"/>
            </w:pPr>
            <w:r w:rsidRPr="00A1115A">
              <w:t>158200</w:t>
            </w:r>
            <w:r w:rsidRPr="00A1115A">
              <w:rPr>
                <w:rFonts w:eastAsia="Yu Mincho"/>
              </w:rPr>
              <w:t xml:space="preserve"> – &lt;20&gt; – 164200</w:t>
            </w:r>
          </w:p>
        </w:tc>
      </w:tr>
      <w:tr w:rsidR="003006D9" w:rsidRPr="00A1115A" w14:paraId="1CEC69A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05F975C" w14:textId="77777777" w:rsidR="003006D9" w:rsidRPr="00A1115A" w:rsidRDefault="003006D9" w:rsidP="008B37BB">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5E3E77E4" w14:textId="77777777" w:rsidR="003006D9" w:rsidRPr="00A1115A" w:rsidRDefault="003006D9" w:rsidP="008B37BB">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D8A4D02" w14:textId="77777777" w:rsidR="003006D9" w:rsidRPr="00A1115A" w:rsidRDefault="003006D9" w:rsidP="008B37BB">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5DB8FDC5" w14:textId="77777777" w:rsidR="003006D9" w:rsidRPr="00A1115A" w:rsidRDefault="003006D9" w:rsidP="008B37BB">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3006D9" w:rsidRPr="00A1115A" w14:paraId="595367B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49ED609" w14:textId="77777777" w:rsidR="003006D9" w:rsidRPr="00A1115A" w:rsidRDefault="003006D9" w:rsidP="008B37BB">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C85D5FC"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56EFFA9" w14:textId="77777777" w:rsidR="003006D9" w:rsidRPr="00A1115A" w:rsidRDefault="003006D9" w:rsidP="008B37BB">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4E52CB70" w14:textId="77777777" w:rsidR="003006D9" w:rsidRPr="00A1115A" w:rsidRDefault="003006D9" w:rsidP="008B37BB">
            <w:pPr>
              <w:pStyle w:val="TAC"/>
            </w:pPr>
            <w:r w:rsidRPr="00A1115A">
              <w:t>386000 – &lt;20&gt; – 399000</w:t>
            </w:r>
          </w:p>
        </w:tc>
      </w:tr>
      <w:tr w:rsidR="003006D9" w:rsidRPr="00A1115A" w14:paraId="55161438"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FBFDEFA" w14:textId="77777777" w:rsidR="003006D9" w:rsidRPr="00A1115A" w:rsidRDefault="003006D9" w:rsidP="008B37BB">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EDA1FCC" w14:textId="77777777" w:rsidR="003006D9" w:rsidRPr="00A1115A" w:rsidRDefault="003006D9" w:rsidP="008B37BB">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1029C12" w14:textId="77777777" w:rsidR="003006D9" w:rsidRPr="00A1115A" w:rsidRDefault="003006D9" w:rsidP="008B37BB">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C2A128A" w14:textId="77777777" w:rsidR="003006D9" w:rsidRPr="00A1115A" w:rsidRDefault="003006D9" w:rsidP="008B37BB">
            <w:pPr>
              <w:pStyle w:val="TAC"/>
            </w:pPr>
            <w:r w:rsidRPr="00A1115A">
              <w:t>171800 – &lt;20&gt; – 178800</w:t>
            </w:r>
          </w:p>
        </w:tc>
      </w:tr>
      <w:tr w:rsidR="003006D9" w:rsidRPr="00A1115A" w14:paraId="3A58032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B1296B6" w14:textId="77777777" w:rsidR="003006D9" w:rsidRPr="00A1115A" w:rsidRDefault="003006D9" w:rsidP="008B37BB">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32CB350"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E7CCD2" w14:textId="77777777" w:rsidR="003006D9" w:rsidRPr="00A1115A" w:rsidRDefault="003006D9" w:rsidP="008B37BB">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BA95613" w14:textId="77777777" w:rsidR="003006D9" w:rsidRPr="00A1115A" w:rsidRDefault="003006D9" w:rsidP="008B37BB">
            <w:pPr>
              <w:pStyle w:val="TAC"/>
            </w:pPr>
            <w:r w:rsidRPr="00A1115A">
              <w:t>151600</w:t>
            </w:r>
            <w:r w:rsidRPr="00A1115A">
              <w:rPr>
                <w:rFonts w:eastAsia="Yu Mincho"/>
              </w:rPr>
              <w:t xml:space="preserve"> – &lt;20&gt; – 160600</w:t>
            </w:r>
          </w:p>
        </w:tc>
      </w:tr>
      <w:tr w:rsidR="003006D9" w:rsidRPr="00A1115A" w14:paraId="66F9A7E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E9AE1" w14:textId="77777777" w:rsidR="003006D9" w:rsidRPr="00A1115A" w:rsidRDefault="003006D9" w:rsidP="008B37BB">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5D089928"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DE87131" w14:textId="77777777" w:rsidR="003006D9" w:rsidRPr="00A1115A" w:rsidRDefault="003006D9" w:rsidP="008B37B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94B4096" w14:textId="77777777" w:rsidR="003006D9" w:rsidRPr="00A1115A" w:rsidRDefault="003006D9" w:rsidP="008B37BB">
            <w:pPr>
              <w:pStyle w:val="TAC"/>
            </w:pPr>
            <w:r w:rsidRPr="00A1115A">
              <w:t>143400</w:t>
            </w:r>
            <w:r w:rsidRPr="00A1115A">
              <w:rPr>
                <w:rFonts w:eastAsia="Yu Mincho"/>
              </w:rPr>
              <w:t xml:space="preserve"> – &lt;20&gt; – 145600</w:t>
            </w:r>
          </w:p>
        </w:tc>
      </w:tr>
      <w:tr w:rsidR="003006D9" w:rsidRPr="00A1115A" w14:paraId="3260EA47"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2AA90CD" w14:textId="77777777" w:rsidR="003006D9" w:rsidRPr="00A1115A" w:rsidRDefault="003006D9" w:rsidP="008B37BB">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3481BA1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FCC4E2E" w14:textId="77777777" w:rsidR="003006D9" w:rsidRPr="00A1115A" w:rsidRDefault="003006D9" w:rsidP="008B37BB">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0BE02E67" w14:textId="77777777" w:rsidR="003006D9" w:rsidRPr="00A1115A" w:rsidRDefault="003006D9" w:rsidP="008B37BB">
            <w:pPr>
              <w:pStyle w:val="TAC"/>
            </w:pPr>
            <w:r w:rsidRPr="00A1115A">
              <w:t>470000 – &lt;20&gt; – 472000</w:t>
            </w:r>
          </w:p>
        </w:tc>
      </w:tr>
      <w:tr w:rsidR="003006D9" w:rsidRPr="00A1115A" w14:paraId="4D9F8F61"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B087CDC" w14:textId="77777777" w:rsidR="003006D9" w:rsidRPr="00A1115A" w:rsidRDefault="003006D9" w:rsidP="008B37BB">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1FAAE050"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6C0F1D" w14:textId="77777777" w:rsidR="003006D9" w:rsidRPr="00A1115A" w:rsidRDefault="003006D9" w:rsidP="008B37B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18CB243" w14:textId="77777777" w:rsidR="003006D9" w:rsidRPr="00A1115A" w:rsidRDefault="003006D9" w:rsidP="008B37BB">
            <w:pPr>
              <w:pStyle w:val="TAC"/>
            </w:pPr>
            <w:r w:rsidRPr="00A1115A">
              <w:t>402000 – &lt;20&gt; – 405000</w:t>
            </w:r>
          </w:p>
        </w:tc>
      </w:tr>
      <w:tr w:rsidR="003006D9" w:rsidRPr="00A1115A" w14:paraId="2C6DD5D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4C4A4F" w14:textId="77777777" w:rsidR="003006D9" w:rsidRPr="00A1115A" w:rsidRDefault="003006D9" w:rsidP="008B37B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72CBC33D"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0DF5D2" w14:textId="77777777" w:rsidR="003006D9" w:rsidRPr="00A1115A" w:rsidRDefault="003006D9" w:rsidP="008B37BB">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489C3A1A" w14:textId="77777777" w:rsidR="003006D9" w:rsidRPr="00A1115A" w:rsidRDefault="003006D9" w:rsidP="008B37BB">
            <w:pPr>
              <w:pStyle w:val="TAC"/>
            </w:pPr>
            <w:r w:rsidRPr="00A1115A">
              <w:t>514000</w:t>
            </w:r>
            <w:r w:rsidRPr="00A1115A">
              <w:rPr>
                <w:rFonts w:eastAsia="Yu Mincho"/>
              </w:rPr>
              <w:t xml:space="preserve"> – &lt;20&gt; – 524000</w:t>
            </w:r>
          </w:p>
        </w:tc>
      </w:tr>
      <w:tr w:rsidR="003006D9" w:rsidRPr="00A1115A" w14:paraId="2DB442E2"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B2074E" w14:textId="77777777" w:rsidR="003006D9" w:rsidRPr="00A1115A" w:rsidRDefault="003006D9" w:rsidP="008B37B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24CEFF86"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42D7665" w14:textId="77777777" w:rsidR="003006D9" w:rsidRPr="00A1115A" w:rsidRDefault="003006D9" w:rsidP="008B37B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4F23DBCE" w14:textId="77777777" w:rsidR="003006D9" w:rsidRPr="00A1115A" w:rsidRDefault="003006D9" w:rsidP="008B37BB">
            <w:pPr>
              <w:pStyle w:val="TAC"/>
            </w:pPr>
            <w:r w:rsidRPr="00A1115A">
              <w:t>376000 – &lt;20&gt; – 384000</w:t>
            </w:r>
          </w:p>
        </w:tc>
      </w:tr>
      <w:tr w:rsidR="003006D9" w:rsidRPr="00A1115A" w14:paraId="0B310C0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77691CB" w14:textId="77777777" w:rsidR="003006D9" w:rsidRPr="00A1115A" w:rsidRDefault="003006D9" w:rsidP="008B37B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1AC413B5"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34BD13" w14:textId="77777777" w:rsidR="003006D9" w:rsidRPr="00A1115A" w:rsidRDefault="003006D9" w:rsidP="008B37BB">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5467631" w14:textId="77777777" w:rsidR="003006D9" w:rsidRPr="00A1115A" w:rsidRDefault="003006D9" w:rsidP="008B37BB">
            <w:pPr>
              <w:pStyle w:val="TAC"/>
            </w:pPr>
            <w:r w:rsidRPr="00A1115A">
              <w:t>460000 – &lt;20&gt; – 480000</w:t>
            </w:r>
          </w:p>
        </w:tc>
      </w:tr>
      <w:tr w:rsidR="003006D9" w:rsidRPr="00A1115A" w14:paraId="61D5BE36" w14:textId="77777777" w:rsidTr="008B37B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73A7DE74" w14:textId="77777777" w:rsidR="003006D9" w:rsidRPr="00A1115A" w:rsidRDefault="003006D9" w:rsidP="008B37B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0A0E0DE4"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837A025" w14:textId="77777777" w:rsidR="003006D9" w:rsidRPr="00A1115A" w:rsidRDefault="003006D9" w:rsidP="008B37B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9078DBF" w14:textId="77777777" w:rsidR="003006D9" w:rsidRPr="00A1115A" w:rsidRDefault="003006D9" w:rsidP="008B37BB">
            <w:pPr>
              <w:pStyle w:val="TAC"/>
            </w:pPr>
            <w:r w:rsidRPr="00A1115A">
              <w:t>499200</w:t>
            </w:r>
            <w:r w:rsidRPr="00A1115A">
              <w:rPr>
                <w:rFonts w:eastAsia="Yu Mincho"/>
              </w:rPr>
              <w:t xml:space="preserve"> – &lt;3&gt; – 537999</w:t>
            </w:r>
          </w:p>
        </w:tc>
      </w:tr>
      <w:tr w:rsidR="003006D9" w:rsidRPr="00A1115A" w14:paraId="7C6A5DBA"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5FEF180C"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727A7CEB"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17272D" w14:textId="77777777" w:rsidR="003006D9" w:rsidRPr="00A1115A" w:rsidRDefault="003006D9" w:rsidP="008B37B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46C116" w14:textId="77777777" w:rsidR="003006D9" w:rsidRPr="00A1115A" w:rsidRDefault="003006D9" w:rsidP="008B37BB">
            <w:pPr>
              <w:pStyle w:val="TAC"/>
            </w:pPr>
            <w:r w:rsidRPr="00A1115A">
              <w:t>499200</w:t>
            </w:r>
            <w:r w:rsidRPr="00A1115A">
              <w:rPr>
                <w:rFonts w:eastAsia="Yu Mincho"/>
              </w:rPr>
              <w:t xml:space="preserve"> – &lt;6&gt; – 537996</w:t>
            </w:r>
          </w:p>
        </w:tc>
      </w:tr>
      <w:tr w:rsidR="003006D9" w:rsidRPr="00A1115A" w14:paraId="2E8C128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9AA8C7" w14:textId="77777777" w:rsidR="003006D9" w:rsidRPr="00A1115A" w:rsidRDefault="003006D9" w:rsidP="008B37BB">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34985AE" w14:textId="77777777" w:rsidR="003006D9" w:rsidRPr="00A1115A" w:rsidRDefault="003006D9" w:rsidP="008B37BB">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69A1E34" w14:textId="77777777" w:rsidR="003006D9" w:rsidRPr="00A1115A" w:rsidRDefault="003006D9" w:rsidP="008B37BB">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7185A15B" w14:textId="77777777" w:rsidR="003006D9" w:rsidRPr="00A1115A" w:rsidRDefault="003006D9" w:rsidP="008B37BB">
            <w:pPr>
              <w:pStyle w:val="TAC"/>
            </w:pPr>
            <w:r>
              <w:t>743334 – &lt;1&gt; – 795000</w:t>
            </w:r>
          </w:p>
        </w:tc>
      </w:tr>
      <w:tr w:rsidR="003006D9" w:rsidRPr="00A1115A" w14:paraId="0C373328" w14:textId="77777777" w:rsidTr="008B37BB">
        <w:trPr>
          <w:trHeight w:val="187"/>
          <w:jc w:val="center"/>
        </w:trPr>
        <w:tc>
          <w:tcPr>
            <w:tcW w:w="1242" w:type="dxa"/>
            <w:tcBorders>
              <w:left w:val="single" w:sz="4" w:space="0" w:color="auto"/>
              <w:bottom w:val="single" w:sz="4" w:space="0" w:color="auto"/>
              <w:right w:val="single" w:sz="4" w:space="0" w:color="auto"/>
            </w:tcBorders>
            <w:vAlign w:val="center"/>
          </w:tcPr>
          <w:p w14:paraId="4EB073AE" w14:textId="77777777" w:rsidR="003006D9" w:rsidRPr="00A1115A" w:rsidRDefault="003006D9" w:rsidP="008B37BB">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6252A67C" w14:textId="77777777" w:rsidR="003006D9" w:rsidRPr="00A1115A" w:rsidRDefault="003006D9" w:rsidP="008B37BB">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17C9DFCE" w14:textId="77777777" w:rsidR="003006D9" w:rsidRPr="00A1115A" w:rsidRDefault="003006D9" w:rsidP="008B37B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369BA5DF" w14:textId="77777777" w:rsidR="003006D9" w:rsidRPr="00A1115A" w:rsidRDefault="003006D9" w:rsidP="008B37BB">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3006D9" w:rsidRPr="00A1115A" w14:paraId="7DCF7F31" w14:textId="77777777" w:rsidTr="008B37BB">
        <w:trPr>
          <w:trHeight w:val="187"/>
          <w:jc w:val="center"/>
        </w:trPr>
        <w:tc>
          <w:tcPr>
            <w:tcW w:w="1242" w:type="dxa"/>
            <w:tcBorders>
              <w:left w:val="single" w:sz="4" w:space="0" w:color="auto"/>
              <w:bottom w:val="nil"/>
              <w:right w:val="single" w:sz="4" w:space="0" w:color="auto"/>
            </w:tcBorders>
            <w:shd w:val="clear" w:color="auto" w:fill="auto"/>
            <w:vAlign w:val="center"/>
          </w:tcPr>
          <w:p w14:paraId="3CB24286" w14:textId="77777777" w:rsidR="003006D9" w:rsidRPr="00A1115A" w:rsidRDefault="003006D9" w:rsidP="008B37BB">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1DAEE2FA"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46518F" w14:textId="77777777" w:rsidR="003006D9" w:rsidRPr="00A1115A" w:rsidRDefault="003006D9" w:rsidP="008B37BB">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9B3B263" w14:textId="77777777" w:rsidR="003006D9" w:rsidRPr="00A1115A" w:rsidRDefault="003006D9" w:rsidP="008B37BB">
            <w:pPr>
              <w:pStyle w:val="TAC"/>
            </w:pPr>
            <w:r w:rsidRPr="00A1115A">
              <w:t xml:space="preserve">636667 </w:t>
            </w:r>
            <w:r w:rsidRPr="00A1115A">
              <w:rPr>
                <w:rFonts w:eastAsia="Yu Mincho"/>
              </w:rPr>
              <w:t>– &lt;1&gt; – 646666</w:t>
            </w:r>
          </w:p>
        </w:tc>
      </w:tr>
      <w:tr w:rsidR="003006D9" w:rsidRPr="00A1115A" w14:paraId="242BC9F9"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C4F6520"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2CE74CE0"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07CF575" w14:textId="77777777" w:rsidR="003006D9" w:rsidRPr="00A1115A" w:rsidRDefault="003006D9" w:rsidP="008B37BB">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14E1594E" w14:textId="77777777" w:rsidR="003006D9" w:rsidRPr="00A1115A" w:rsidRDefault="003006D9" w:rsidP="008B37BB">
            <w:pPr>
              <w:pStyle w:val="TAC"/>
            </w:pPr>
            <w:r w:rsidRPr="00A1115A">
              <w:t xml:space="preserve">636668 </w:t>
            </w:r>
            <w:r w:rsidRPr="00A1115A">
              <w:rPr>
                <w:rFonts w:eastAsia="Yu Mincho"/>
              </w:rPr>
              <w:t>– &lt;2&gt; – 646666</w:t>
            </w:r>
          </w:p>
        </w:tc>
      </w:tr>
      <w:tr w:rsidR="003006D9" w:rsidRPr="00A1115A" w14:paraId="2668A725" w14:textId="77777777" w:rsidTr="008B37BB">
        <w:trPr>
          <w:trHeight w:val="187"/>
          <w:jc w:val="center"/>
        </w:trPr>
        <w:tc>
          <w:tcPr>
            <w:tcW w:w="1242" w:type="dxa"/>
            <w:tcBorders>
              <w:left w:val="single" w:sz="4" w:space="0" w:color="auto"/>
              <w:bottom w:val="single" w:sz="4" w:space="0" w:color="auto"/>
              <w:right w:val="single" w:sz="4" w:space="0" w:color="auto"/>
            </w:tcBorders>
          </w:tcPr>
          <w:p w14:paraId="3EF0179E" w14:textId="77777777" w:rsidR="003006D9" w:rsidRPr="00A1115A" w:rsidRDefault="003006D9" w:rsidP="008B37BB">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BC6F127"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1E1619" w14:textId="77777777" w:rsidR="003006D9" w:rsidRPr="00A1115A" w:rsidRDefault="003006D9" w:rsidP="008B37BB">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2F428803"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2F6E268F"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E0F7EE" w14:textId="77777777" w:rsidR="003006D9" w:rsidRPr="00A1115A" w:rsidRDefault="003006D9" w:rsidP="008B37B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2C9435DC"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CE30EF0" w14:textId="77777777" w:rsidR="003006D9" w:rsidRPr="00A1115A" w:rsidRDefault="003006D9" w:rsidP="008B37BB">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3DC0FB1C"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63BE5131"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C9F712" w14:textId="77777777" w:rsidR="003006D9" w:rsidRPr="00A1115A" w:rsidRDefault="003006D9" w:rsidP="008B37B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2182D1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486334E" w14:textId="77777777" w:rsidR="003006D9" w:rsidRPr="00A1115A" w:rsidRDefault="003006D9" w:rsidP="008B37BB">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4B6B057C" w14:textId="77777777" w:rsidR="003006D9" w:rsidRPr="00A1115A" w:rsidRDefault="003006D9" w:rsidP="008B37BB">
            <w:pPr>
              <w:pStyle w:val="TAC"/>
            </w:pPr>
            <w:r w:rsidRPr="00A1115A">
              <w:t>496700</w:t>
            </w:r>
            <w:r w:rsidRPr="00A1115A">
              <w:rPr>
                <w:rFonts w:eastAsia="Yu Mincho"/>
              </w:rPr>
              <w:t xml:space="preserve"> – &lt;20&gt; – 499000</w:t>
            </w:r>
          </w:p>
        </w:tc>
      </w:tr>
      <w:tr w:rsidR="003006D9" w:rsidRPr="00A1115A" w14:paraId="4EF82D8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3DBB44" w14:textId="77777777" w:rsidR="003006D9" w:rsidRPr="00A1115A" w:rsidRDefault="003006D9" w:rsidP="008B37BB">
            <w:pPr>
              <w:pStyle w:val="TAC"/>
            </w:pPr>
            <w:r>
              <w:t>n54</w:t>
            </w:r>
          </w:p>
        </w:tc>
        <w:tc>
          <w:tcPr>
            <w:tcW w:w="1146" w:type="dxa"/>
            <w:tcBorders>
              <w:top w:val="single" w:sz="4" w:space="0" w:color="auto"/>
              <w:left w:val="single" w:sz="4" w:space="0" w:color="auto"/>
              <w:bottom w:val="single" w:sz="4" w:space="0" w:color="auto"/>
              <w:right w:val="single" w:sz="4" w:space="0" w:color="auto"/>
            </w:tcBorders>
          </w:tcPr>
          <w:p w14:paraId="3645D9D9" w14:textId="77777777" w:rsidR="003006D9" w:rsidRPr="00A1115A" w:rsidRDefault="003006D9" w:rsidP="008B37B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0C331E0" w14:textId="77777777" w:rsidR="003006D9" w:rsidRPr="00A1115A" w:rsidRDefault="003006D9" w:rsidP="008B37B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B5D2242" w14:textId="77777777" w:rsidR="003006D9" w:rsidRPr="00A1115A" w:rsidRDefault="003006D9" w:rsidP="008B37BB">
            <w:pPr>
              <w:pStyle w:val="TAC"/>
            </w:pPr>
            <w:r>
              <w:rPr>
                <w:rFonts w:eastAsia="Yu Mincho"/>
              </w:rPr>
              <w:t>334000</w:t>
            </w:r>
            <w:r w:rsidRPr="00A1115A">
              <w:rPr>
                <w:rFonts w:eastAsia="Yu Mincho"/>
              </w:rPr>
              <w:t xml:space="preserve"> – &lt;20&gt; – </w:t>
            </w:r>
            <w:r>
              <w:rPr>
                <w:rFonts w:eastAsia="Yu Mincho"/>
              </w:rPr>
              <w:t>335</w:t>
            </w:r>
            <w:r w:rsidRPr="00A1115A">
              <w:rPr>
                <w:rFonts w:eastAsia="Yu Mincho"/>
              </w:rPr>
              <w:t>000</w:t>
            </w:r>
          </w:p>
        </w:tc>
      </w:tr>
      <w:tr w:rsidR="003006D9" w:rsidRPr="00A1115A" w14:paraId="6F6D485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1F81918" w14:textId="77777777" w:rsidR="003006D9" w:rsidRPr="00A1115A" w:rsidRDefault="003006D9" w:rsidP="008B37B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45E7814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D56D57C" w14:textId="77777777" w:rsidR="003006D9" w:rsidRPr="00A1115A" w:rsidRDefault="003006D9" w:rsidP="008B37BB">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6748D055" w14:textId="77777777" w:rsidR="003006D9" w:rsidRPr="00A1115A" w:rsidRDefault="003006D9" w:rsidP="008B37BB">
            <w:pPr>
              <w:pStyle w:val="TAC"/>
            </w:pPr>
            <w:r w:rsidRPr="00A1115A">
              <w:t>422000</w:t>
            </w:r>
            <w:r w:rsidRPr="00A1115A">
              <w:rPr>
                <w:rFonts w:eastAsia="Yu Mincho"/>
              </w:rPr>
              <w:t xml:space="preserve"> – &lt;20&gt; – 440000</w:t>
            </w:r>
          </w:p>
        </w:tc>
      </w:tr>
      <w:tr w:rsidR="003006D9" w:rsidRPr="00A1115A" w14:paraId="358F968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E7DD873" w14:textId="77777777" w:rsidR="003006D9" w:rsidRPr="00A1115A" w:rsidRDefault="003006D9" w:rsidP="008B37B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4CE5845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12481C" w14:textId="77777777" w:rsidR="003006D9" w:rsidRPr="00A1115A" w:rsidRDefault="003006D9" w:rsidP="008B37B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465197E" w14:textId="77777777" w:rsidR="003006D9" w:rsidRPr="00A1115A" w:rsidRDefault="003006D9" w:rsidP="008B37BB">
            <w:pPr>
              <w:pStyle w:val="TAC"/>
            </w:pPr>
            <w:r w:rsidRPr="00A1115A">
              <w:t>422000</w:t>
            </w:r>
            <w:r w:rsidRPr="00A1115A">
              <w:rPr>
                <w:rFonts w:eastAsia="Yu Mincho"/>
              </w:rPr>
              <w:t xml:space="preserve"> – &lt;20&gt; – 440000</w:t>
            </w:r>
          </w:p>
        </w:tc>
      </w:tr>
      <w:tr w:rsidR="003006D9" w:rsidRPr="00A1115A" w14:paraId="0AD7B5BC"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08F2CEF" w14:textId="77777777" w:rsidR="003006D9" w:rsidRPr="00A1115A" w:rsidRDefault="003006D9" w:rsidP="008B37BB">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6FBBAFE0" w14:textId="77777777" w:rsidR="003006D9" w:rsidRPr="00A1115A" w:rsidRDefault="003006D9" w:rsidP="008B37B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72987" w14:textId="77777777" w:rsidR="003006D9" w:rsidRPr="00A1115A" w:rsidRDefault="003006D9" w:rsidP="008B37BB">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40E0CAFA" w14:textId="77777777" w:rsidR="003006D9" w:rsidRPr="00A1115A" w:rsidRDefault="003006D9" w:rsidP="008B37BB">
            <w:pPr>
              <w:pStyle w:val="TAC"/>
            </w:pPr>
            <w:r w:rsidRPr="00CD0F94">
              <w:rPr>
                <w:lang w:val="x-none"/>
              </w:rPr>
              <w:t>147600</w:t>
            </w:r>
            <w:r>
              <w:rPr>
                <w:lang w:val="en-US"/>
              </w:rPr>
              <w:t xml:space="preserve"> </w:t>
            </w:r>
            <w:r w:rsidRPr="00CD0F94">
              <w:rPr>
                <w:lang w:val="x-none"/>
              </w:rPr>
              <w:t>– &lt;20&gt; – 151600</w:t>
            </w:r>
          </w:p>
        </w:tc>
      </w:tr>
      <w:tr w:rsidR="003006D9" w:rsidRPr="00A1115A" w14:paraId="3E7F2EA0"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63A9C4" w14:textId="77777777" w:rsidR="003006D9" w:rsidRPr="00A1115A" w:rsidRDefault="003006D9" w:rsidP="008B37B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A748E15"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7B9937" w14:textId="77777777" w:rsidR="003006D9" w:rsidRPr="00A1115A" w:rsidRDefault="003006D9" w:rsidP="008B37BB">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4B1A7CC" w14:textId="77777777" w:rsidR="003006D9" w:rsidRPr="00A1115A" w:rsidRDefault="003006D9" w:rsidP="008B37BB">
            <w:pPr>
              <w:pStyle w:val="TAC"/>
            </w:pPr>
            <w:r w:rsidRPr="00A1115A">
              <w:t>399000</w:t>
            </w:r>
            <w:r w:rsidRPr="00A1115A">
              <w:rPr>
                <w:rFonts w:eastAsia="Yu Mincho"/>
              </w:rPr>
              <w:t xml:space="preserve"> – &lt;20&gt; – 404000</w:t>
            </w:r>
          </w:p>
        </w:tc>
      </w:tr>
      <w:tr w:rsidR="003006D9" w:rsidRPr="00A1115A" w14:paraId="38433E68"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02C9115" w14:textId="77777777" w:rsidR="003006D9" w:rsidRPr="00A1115A" w:rsidRDefault="003006D9" w:rsidP="008B37B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C6AE1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912866C" w14:textId="77777777" w:rsidR="003006D9" w:rsidRPr="00A1115A" w:rsidRDefault="003006D9" w:rsidP="008B37BB">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16BBA8B1" w14:textId="77777777" w:rsidR="003006D9" w:rsidRPr="00A1115A" w:rsidRDefault="003006D9" w:rsidP="008B37BB">
            <w:pPr>
              <w:pStyle w:val="TAC"/>
            </w:pPr>
            <w:r w:rsidRPr="00A1115A">
              <w:t>123400</w:t>
            </w:r>
            <w:r w:rsidRPr="00A1115A">
              <w:rPr>
                <w:rFonts w:eastAsia="Yu Mincho"/>
              </w:rPr>
              <w:t xml:space="preserve"> – &lt;20&gt; – 130400</w:t>
            </w:r>
          </w:p>
        </w:tc>
      </w:tr>
      <w:tr w:rsidR="003006D9" w:rsidRPr="00A1115A" w14:paraId="5A363B98"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6BDE6CA" w14:textId="77777777" w:rsidR="003006D9" w:rsidRPr="00A1115A" w:rsidRDefault="003006D9" w:rsidP="008B37BB">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3E4B800A"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BE35C" w14:textId="77777777" w:rsidR="003006D9" w:rsidRPr="00A1115A" w:rsidRDefault="003006D9" w:rsidP="008B37BB">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38CE378F" w14:textId="77777777" w:rsidR="003006D9" w:rsidRPr="00A1115A" w:rsidRDefault="003006D9" w:rsidP="008B37BB">
            <w:pPr>
              <w:pStyle w:val="TAC"/>
            </w:pPr>
            <w:r w:rsidRPr="00A1115A">
              <w:t>295000</w:t>
            </w:r>
            <w:r w:rsidRPr="00A1115A">
              <w:rPr>
                <w:rFonts w:eastAsia="Yu Mincho"/>
              </w:rPr>
              <w:t xml:space="preserve"> – &lt;20&gt; – 303600</w:t>
            </w:r>
          </w:p>
        </w:tc>
      </w:tr>
      <w:tr w:rsidR="003006D9" w:rsidRPr="00A1115A" w14:paraId="31DD74E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D991D78" w14:textId="77777777" w:rsidR="003006D9" w:rsidRPr="00A1115A" w:rsidRDefault="003006D9" w:rsidP="008B37BB">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260C69F9"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4A4628" w14:textId="77777777" w:rsidR="003006D9" w:rsidRPr="00A1115A" w:rsidRDefault="003006D9" w:rsidP="008B37B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D72380F"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0408BA07"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D9EF5A" w14:textId="77777777" w:rsidR="003006D9" w:rsidRPr="00A1115A" w:rsidRDefault="003006D9" w:rsidP="008B37BB">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1EBFFCBB"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64F4BC7" w14:textId="77777777" w:rsidR="003006D9" w:rsidRPr="00A1115A" w:rsidRDefault="003006D9" w:rsidP="008B37BB">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6B1AF3D2"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13D25F39" w14:textId="77777777" w:rsidTr="008B37B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5DD54009" w14:textId="77777777" w:rsidR="003006D9" w:rsidRPr="00A1115A" w:rsidRDefault="003006D9" w:rsidP="008B37B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59067A86"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8975E0A" w14:textId="77777777" w:rsidR="003006D9" w:rsidRPr="00A1115A" w:rsidRDefault="003006D9" w:rsidP="008B37BB">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1FF8D09" w14:textId="77777777" w:rsidR="003006D9" w:rsidRPr="00A1115A" w:rsidRDefault="003006D9" w:rsidP="008B37BB">
            <w:pPr>
              <w:pStyle w:val="TAC"/>
            </w:pPr>
            <w:r w:rsidRPr="00A1115A">
              <w:t>620000</w:t>
            </w:r>
            <w:r w:rsidRPr="00A1115A">
              <w:rPr>
                <w:rFonts w:eastAsia="Yu Mincho"/>
              </w:rPr>
              <w:t xml:space="preserve"> – &lt;1&gt; – 680000</w:t>
            </w:r>
          </w:p>
        </w:tc>
      </w:tr>
      <w:tr w:rsidR="003006D9" w:rsidRPr="00A1115A" w14:paraId="30E1A705"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089BD617"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5D70F5AA" w14:textId="77777777" w:rsidR="003006D9" w:rsidRPr="00A1115A" w:rsidRDefault="003006D9" w:rsidP="008B37BB">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18D5545" w14:textId="77777777" w:rsidR="003006D9" w:rsidRPr="00A1115A" w:rsidRDefault="003006D9" w:rsidP="008B37BB">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360D2217" w14:textId="77777777" w:rsidR="003006D9" w:rsidRPr="00A1115A" w:rsidRDefault="003006D9" w:rsidP="008B37BB">
            <w:pPr>
              <w:pStyle w:val="TAC"/>
            </w:pPr>
            <w:r w:rsidRPr="00A1115A">
              <w:t>620000</w:t>
            </w:r>
            <w:r w:rsidRPr="00A1115A">
              <w:rPr>
                <w:rFonts w:eastAsia="Yu Mincho"/>
              </w:rPr>
              <w:t xml:space="preserve"> – &lt;2&gt; – 680000</w:t>
            </w:r>
          </w:p>
        </w:tc>
      </w:tr>
      <w:tr w:rsidR="003006D9" w:rsidRPr="00A1115A" w14:paraId="18B06944" w14:textId="77777777" w:rsidTr="008B37B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5BD13C69" w14:textId="77777777" w:rsidR="003006D9" w:rsidRPr="00A1115A" w:rsidRDefault="003006D9" w:rsidP="008B37B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050780EF"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BE9FCD0" w14:textId="77777777" w:rsidR="003006D9" w:rsidRPr="00A1115A" w:rsidRDefault="003006D9" w:rsidP="008B37BB">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2A945C94" w14:textId="77777777" w:rsidR="003006D9" w:rsidRPr="00A1115A" w:rsidRDefault="003006D9" w:rsidP="008B37BB">
            <w:pPr>
              <w:pStyle w:val="TAC"/>
            </w:pPr>
            <w:r w:rsidRPr="00A1115A">
              <w:t>620000</w:t>
            </w:r>
            <w:r w:rsidRPr="00A1115A">
              <w:rPr>
                <w:rFonts w:eastAsia="Yu Mincho"/>
              </w:rPr>
              <w:t xml:space="preserve"> – &lt;1&gt; – 653333</w:t>
            </w:r>
          </w:p>
        </w:tc>
      </w:tr>
      <w:tr w:rsidR="003006D9" w:rsidRPr="00A1115A" w14:paraId="34D6BE7D" w14:textId="77777777" w:rsidTr="008B37BB">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2C324D4"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5368ABA9"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18E59A5" w14:textId="77777777" w:rsidR="003006D9" w:rsidRPr="00A1115A" w:rsidRDefault="003006D9" w:rsidP="008B37BB">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D11F451" w14:textId="77777777" w:rsidR="003006D9" w:rsidRPr="00A1115A" w:rsidRDefault="003006D9" w:rsidP="008B37BB">
            <w:pPr>
              <w:pStyle w:val="TAC"/>
            </w:pPr>
            <w:r w:rsidRPr="00A1115A">
              <w:t>620000</w:t>
            </w:r>
            <w:r w:rsidRPr="00A1115A">
              <w:rPr>
                <w:rFonts w:eastAsia="Yu Mincho"/>
              </w:rPr>
              <w:t xml:space="preserve"> – &lt;2&gt; – 653332</w:t>
            </w:r>
          </w:p>
        </w:tc>
      </w:tr>
      <w:tr w:rsidR="003006D9" w:rsidRPr="00A1115A" w14:paraId="1922D5B6" w14:textId="77777777" w:rsidTr="008B37BB">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D568D04" w14:textId="77777777" w:rsidR="003006D9" w:rsidRPr="00A1115A" w:rsidRDefault="003006D9" w:rsidP="008B37B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C6C907E"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BF01AE6" w14:textId="77777777" w:rsidR="003006D9" w:rsidRPr="00A1115A" w:rsidRDefault="003006D9" w:rsidP="008B37BB">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544BD66" w14:textId="77777777" w:rsidR="003006D9" w:rsidRPr="00A1115A" w:rsidRDefault="003006D9" w:rsidP="008B37BB">
            <w:pPr>
              <w:pStyle w:val="TAC"/>
            </w:pPr>
            <w:r w:rsidRPr="00A1115A">
              <w:t>693334</w:t>
            </w:r>
            <w:r w:rsidRPr="00A1115A">
              <w:rPr>
                <w:rFonts w:eastAsia="Yu Mincho"/>
              </w:rPr>
              <w:t xml:space="preserve"> – &lt;1&gt; – 733333</w:t>
            </w:r>
          </w:p>
        </w:tc>
      </w:tr>
      <w:tr w:rsidR="003006D9" w:rsidRPr="00A1115A" w14:paraId="774920E6" w14:textId="77777777" w:rsidTr="008B37BB">
        <w:trPr>
          <w:trHeight w:val="187"/>
          <w:jc w:val="center"/>
        </w:trPr>
        <w:tc>
          <w:tcPr>
            <w:tcW w:w="1242" w:type="dxa"/>
            <w:tcBorders>
              <w:top w:val="nil"/>
              <w:left w:val="single" w:sz="4" w:space="0" w:color="auto"/>
              <w:right w:val="single" w:sz="4" w:space="0" w:color="auto"/>
            </w:tcBorders>
            <w:shd w:val="clear" w:color="auto" w:fill="auto"/>
            <w:vAlign w:val="center"/>
          </w:tcPr>
          <w:p w14:paraId="686D70EB"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4991E45A"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CF229A2" w14:textId="77777777" w:rsidR="003006D9" w:rsidRPr="00A1115A" w:rsidRDefault="003006D9" w:rsidP="008B37BB">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71341CFE" w14:textId="77777777" w:rsidR="003006D9" w:rsidRPr="00A1115A" w:rsidRDefault="003006D9" w:rsidP="008B37BB">
            <w:pPr>
              <w:pStyle w:val="TAC"/>
            </w:pPr>
            <w:r w:rsidRPr="00A1115A">
              <w:t>693334</w:t>
            </w:r>
            <w:r w:rsidRPr="00A1115A">
              <w:rPr>
                <w:rFonts w:eastAsia="Yu Mincho"/>
              </w:rPr>
              <w:t xml:space="preserve"> – &lt;2&gt; – 733332</w:t>
            </w:r>
          </w:p>
        </w:tc>
      </w:tr>
      <w:tr w:rsidR="003006D9" w:rsidRPr="00A1115A" w14:paraId="206B83F4" w14:textId="77777777" w:rsidTr="008B37BB">
        <w:trPr>
          <w:trHeight w:val="187"/>
          <w:jc w:val="center"/>
        </w:trPr>
        <w:tc>
          <w:tcPr>
            <w:tcW w:w="1242" w:type="dxa"/>
            <w:tcBorders>
              <w:left w:val="single" w:sz="4" w:space="0" w:color="auto"/>
              <w:bottom w:val="single" w:sz="4" w:space="0" w:color="auto"/>
              <w:right w:val="single" w:sz="4" w:space="0" w:color="auto"/>
            </w:tcBorders>
            <w:hideMark/>
          </w:tcPr>
          <w:p w14:paraId="4B8015A9" w14:textId="77777777" w:rsidR="003006D9" w:rsidRPr="00A1115A" w:rsidRDefault="003006D9" w:rsidP="008B37BB">
            <w:pPr>
              <w:pStyle w:val="TAC"/>
            </w:pPr>
            <w:r w:rsidRPr="00A1115A">
              <w:t>n80</w:t>
            </w:r>
          </w:p>
        </w:tc>
        <w:tc>
          <w:tcPr>
            <w:tcW w:w="1146" w:type="dxa"/>
            <w:tcBorders>
              <w:top w:val="single" w:sz="4" w:space="0" w:color="auto"/>
              <w:left w:val="single" w:sz="4" w:space="0" w:color="auto"/>
              <w:right w:val="single" w:sz="4" w:space="0" w:color="auto"/>
            </w:tcBorders>
          </w:tcPr>
          <w:p w14:paraId="0BCBC2D9"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2FEB921" w14:textId="77777777" w:rsidR="003006D9" w:rsidRPr="00A1115A" w:rsidRDefault="003006D9" w:rsidP="008B37BB">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2110E69B" w14:textId="77777777" w:rsidR="003006D9" w:rsidRPr="00A1115A" w:rsidRDefault="003006D9" w:rsidP="008B37BB">
            <w:pPr>
              <w:pStyle w:val="TAC"/>
            </w:pPr>
            <w:r w:rsidRPr="00A1115A">
              <w:t>N/A</w:t>
            </w:r>
          </w:p>
        </w:tc>
      </w:tr>
      <w:tr w:rsidR="003006D9" w:rsidRPr="00A1115A" w14:paraId="4EEDA6E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7B1F198" w14:textId="77777777" w:rsidR="003006D9" w:rsidRPr="00A1115A" w:rsidRDefault="003006D9" w:rsidP="008B37B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608E38C5"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B24D4A1"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EFDF004" w14:textId="77777777" w:rsidR="003006D9" w:rsidRPr="00A1115A" w:rsidRDefault="003006D9" w:rsidP="008B37BB">
            <w:pPr>
              <w:pStyle w:val="TAC"/>
            </w:pPr>
            <w:r w:rsidRPr="00A1115A">
              <w:t>N/A</w:t>
            </w:r>
          </w:p>
        </w:tc>
      </w:tr>
      <w:tr w:rsidR="003006D9" w:rsidRPr="00A1115A" w14:paraId="0E6DC0F3"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E283FB7" w14:textId="77777777" w:rsidR="003006D9" w:rsidRPr="00A1115A" w:rsidRDefault="003006D9" w:rsidP="008B37B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3920FC8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840DCC" w14:textId="77777777" w:rsidR="003006D9" w:rsidRPr="00A1115A" w:rsidRDefault="003006D9" w:rsidP="008B37BB">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02122DA5" w14:textId="77777777" w:rsidR="003006D9" w:rsidRPr="00A1115A" w:rsidRDefault="003006D9" w:rsidP="008B37BB">
            <w:pPr>
              <w:pStyle w:val="TAC"/>
            </w:pPr>
            <w:r w:rsidRPr="00A1115A">
              <w:t>N/A</w:t>
            </w:r>
          </w:p>
        </w:tc>
      </w:tr>
      <w:tr w:rsidR="003006D9" w:rsidRPr="00A1115A" w14:paraId="2DC85425"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38FF1FD" w14:textId="77777777" w:rsidR="003006D9" w:rsidRPr="00A1115A" w:rsidRDefault="003006D9" w:rsidP="008B37B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64433AD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364D30" w14:textId="77777777" w:rsidR="003006D9" w:rsidRPr="00A1115A" w:rsidRDefault="003006D9" w:rsidP="008B37BB">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83BEB8C" w14:textId="77777777" w:rsidR="003006D9" w:rsidRPr="00A1115A" w:rsidRDefault="003006D9" w:rsidP="008B37BB">
            <w:pPr>
              <w:pStyle w:val="TAC"/>
            </w:pPr>
            <w:r w:rsidRPr="00A1115A">
              <w:t>N/A</w:t>
            </w:r>
          </w:p>
        </w:tc>
      </w:tr>
      <w:tr w:rsidR="003006D9" w:rsidRPr="00A1115A" w14:paraId="275C61A4"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50EAC7" w14:textId="77777777" w:rsidR="003006D9" w:rsidRPr="00A1115A" w:rsidRDefault="003006D9" w:rsidP="008B37B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304BBE3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CE245E" w14:textId="77777777" w:rsidR="003006D9" w:rsidRPr="00A1115A" w:rsidRDefault="003006D9" w:rsidP="008B37BB">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53560DCD" w14:textId="77777777" w:rsidR="003006D9" w:rsidRPr="00A1115A" w:rsidRDefault="003006D9" w:rsidP="008B37BB">
            <w:pPr>
              <w:pStyle w:val="TAC"/>
            </w:pPr>
            <w:r w:rsidRPr="00A1115A">
              <w:t>N/A</w:t>
            </w:r>
          </w:p>
        </w:tc>
      </w:tr>
      <w:tr w:rsidR="003006D9" w:rsidRPr="00A1115A" w14:paraId="5C8C0FED"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E1AA733" w14:textId="77777777" w:rsidR="003006D9" w:rsidRPr="00A1115A" w:rsidRDefault="003006D9" w:rsidP="008B37BB">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F8D021A" w14:textId="77777777" w:rsidR="003006D9" w:rsidRPr="00A1115A" w:rsidRDefault="003006D9" w:rsidP="008B37BB">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F969096" w14:textId="77777777" w:rsidR="003006D9" w:rsidRPr="00A1115A" w:rsidRDefault="003006D9" w:rsidP="008B37BB">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E35AF1F" w14:textId="77777777" w:rsidR="003006D9" w:rsidRPr="00A1115A" w:rsidRDefault="003006D9" w:rsidP="008B37BB">
            <w:pPr>
              <w:pStyle w:val="TAC"/>
            </w:pPr>
            <w:r w:rsidRPr="00F15D97">
              <w:rPr>
                <w:lang w:val="x-none"/>
              </w:rPr>
              <w:t>145600 – &lt;20&gt; – 149200</w:t>
            </w:r>
          </w:p>
        </w:tc>
      </w:tr>
      <w:tr w:rsidR="003006D9" w:rsidRPr="00A1115A" w14:paraId="1C6D1AA9"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4BE4DF" w14:textId="77777777" w:rsidR="003006D9" w:rsidRPr="00A1115A" w:rsidRDefault="003006D9" w:rsidP="008B37B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6E97F675"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D6D03A" w14:textId="77777777" w:rsidR="003006D9" w:rsidRPr="00A1115A" w:rsidRDefault="003006D9" w:rsidP="008B37BB">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9FF264D" w14:textId="77777777" w:rsidR="003006D9" w:rsidRPr="00A1115A" w:rsidRDefault="003006D9" w:rsidP="008B37BB">
            <w:pPr>
              <w:pStyle w:val="TAC"/>
            </w:pPr>
            <w:r w:rsidRPr="00A1115A">
              <w:t>N/A</w:t>
            </w:r>
          </w:p>
        </w:tc>
      </w:tr>
      <w:tr w:rsidR="003006D9" w:rsidRPr="00A1115A" w14:paraId="26F9107B" w14:textId="77777777" w:rsidTr="008B37BB">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A49233" w14:textId="77777777" w:rsidR="003006D9" w:rsidRPr="00A1115A" w:rsidRDefault="003006D9" w:rsidP="008B37B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648968F8" w14:textId="77777777" w:rsidR="003006D9" w:rsidRPr="00A1115A" w:rsidRDefault="003006D9" w:rsidP="008B37BB">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8CE603" w14:textId="77777777" w:rsidR="003006D9" w:rsidRPr="00A1115A" w:rsidRDefault="003006D9" w:rsidP="008B37BB">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6660B47D" w14:textId="77777777" w:rsidR="003006D9" w:rsidRPr="00A1115A" w:rsidRDefault="003006D9" w:rsidP="008B37BB">
            <w:pPr>
              <w:pStyle w:val="TAC"/>
            </w:pPr>
            <w:r w:rsidRPr="00A1115A">
              <w:t>N/A</w:t>
            </w:r>
          </w:p>
        </w:tc>
      </w:tr>
      <w:tr w:rsidR="003006D9" w:rsidRPr="00A1115A" w14:paraId="1E4079FF" w14:textId="77777777" w:rsidTr="008B37BB">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3BF9F5D5" w14:textId="77777777" w:rsidR="003006D9" w:rsidRPr="00A1115A" w:rsidRDefault="003006D9" w:rsidP="008B37BB">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7F58BA3A" w14:textId="77777777" w:rsidR="003006D9" w:rsidRPr="00A1115A" w:rsidRDefault="003006D9" w:rsidP="008B37BB">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ED38B6" w14:textId="77777777" w:rsidR="003006D9" w:rsidRPr="00A1115A" w:rsidRDefault="003006D9" w:rsidP="008B37BB">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CA5587C" w14:textId="77777777" w:rsidR="003006D9" w:rsidRPr="00A1115A" w:rsidRDefault="003006D9" w:rsidP="008B37BB">
            <w:pPr>
              <w:pStyle w:val="TAC"/>
            </w:pPr>
            <w:r w:rsidRPr="00A1115A">
              <w:t>499200</w:t>
            </w:r>
            <w:r w:rsidRPr="00A1115A">
              <w:rPr>
                <w:rFonts w:eastAsia="Yu Mincho"/>
              </w:rPr>
              <w:t xml:space="preserve"> – &lt;3&gt; – 537999</w:t>
            </w:r>
          </w:p>
        </w:tc>
      </w:tr>
      <w:tr w:rsidR="003006D9" w:rsidRPr="00A1115A" w14:paraId="66F23D09" w14:textId="77777777" w:rsidTr="008B37BB">
        <w:trPr>
          <w:trHeight w:val="187"/>
          <w:jc w:val="center"/>
        </w:trPr>
        <w:tc>
          <w:tcPr>
            <w:tcW w:w="1242" w:type="dxa"/>
            <w:tcBorders>
              <w:top w:val="nil"/>
              <w:left w:val="single" w:sz="4" w:space="0" w:color="auto"/>
              <w:bottom w:val="nil"/>
              <w:right w:val="single" w:sz="4" w:space="0" w:color="auto"/>
            </w:tcBorders>
            <w:shd w:val="clear" w:color="auto" w:fill="auto"/>
          </w:tcPr>
          <w:p w14:paraId="2A94E34F"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2CE125F7" w14:textId="77777777" w:rsidR="003006D9" w:rsidRPr="00A1115A" w:rsidRDefault="003006D9" w:rsidP="008B37BB">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7A4D85" w14:textId="77777777" w:rsidR="003006D9" w:rsidRPr="00A1115A" w:rsidRDefault="003006D9" w:rsidP="008B37BB">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2FCCA85" w14:textId="77777777" w:rsidR="003006D9" w:rsidRPr="00A1115A" w:rsidRDefault="003006D9" w:rsidP="008B37BB">
            <w:pPr>
              <w:pStyle w:val="TAC"/>
            </w:pPr>
            <w:r w:rsidRPr="00A1115A">
              <w:t>499200</w:t>
            </w:r>
            <w:r w:rsidRPr="00A1115A">
              <w:rPr>
                <w:rFonts w:eastAsia="Yu Mincho"/>
              </w:rPr>
              <w:t xml:space="preserve"> – &lt;6&gt; – 537996</w:t>
            </w:r>
          </w:p>
        </w:tc>
      </w:tr>
      <w:tr w:rsidR="003006D9" w:rsidRPr="00A1115A" w14:paraId="7989E39B" w14:textId="77777777" w:rsidTr="008B37BB">
        <w:trPr>
          <w:trHeight w:val="187"/>
          <w:jc w:val="center"/>
        </w:trPr>
        <w:tc>
          <w:tcPr>
            <w:tcW w:w="1242" w:type="dxa"/>
            <w:tcBorders>
              <w:top w:val="nil"/>
              <w:left w:val="single" w:sz="4" w:space="0" w:color="auto"/>
              <w:right w:val="single" w:sz="4" w:space="0" w:color="auto"/>
            </w:tcBorders>
            <w:shd w:val="clear" w:color="auto" w:fill="auto"/>
          </w:tcPr>
          <w:p w14:paraId="761C71AF" w14:textId="77777777" w:rsidR="003006D9" w:rsidRPr="00A1115A"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3C424A99"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634AB85" w14:textId="77777777" w:rsidR="003006D9" w:rsidRPr="00A1115A" w:rsidRDefault="003006D9" w:rsidP="008B37BB">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3DA4E249" w14:textId="77777777" w:rsidR="003006D9" w:rsidRPr="00A1115A" w:rsidRDefault="003006D9" w:rsidP="008B37BB">
            <w:pPr>
              <w:pStyle w:val="TAC"/>
            </w:pPr>
            <w:r w:rsidRPr="00A1115A">
              <w:t>499200</w:t>
            </w:r>
            <w:r w:rsidRPr="00A1115A">
              <w:rPr>
                <w:rFonts w:eastAsia="Yu Mincho"/>
              </w:rPr>
              <w:t xml:space="preserve"> – &lt;20&gt; – 538000</w:t>
            </w:r>
          </w:p>
        </w:tc>
      </w:tr>
      <w:tr w:rsidR="003006D9" w:rsidRPr="00A1115A" w14:paraId="644710DA" w14:textId="77777777" w:rsidTr="008B37BB">
        <w:trPr>
          <w:trHeight w:val="187"/>
          <w:jc w:val="center"/>
        </w:trPr>
        <w:tc>
          <w:tcPr>
            <w:tcW w:w="1242" w:type="dxa"/>
            <w:tcBorders>
              <w:left w:val="single" w:sz="4" w:space="0" w:color="auto"/>
              <w:right w:val="single" w:sz="4" w:space="0" w:color="auto"/>
            </w:tcBorders>
            <w:vAlign w:val="center"/>
          </w:tcPr>
          <w:p w14:paraId="39EDB063" w14:textId="77777777" w:rsidR="003006D9" w:rsidRPr="00A1115A" w:rsidRDefault="003006D9" w:rsidP="008B37BB">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6E94A233"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1F6F5E" w14:textId="77777777" w:rsidR="003006D9" w:rsidRPr="00A1115A" w:rsidRDefault="003006D9" w:rsidP="008B37B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C005844"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6FFEFD8E" w14:textId="77777777" w:rsidTr="008B37BB">
        <w:trPr>
          <w:trHeight w:val="187"/>
          <w:jc w:val="center"/>
        </w:trPr>
        <w:tc>
          <w:tcPr>
            <w:tcW w:w="1242" w:type="dxa"/>
            <w:tcBorders>
              <w:left w:val="single" w:sz="4" w:space="0" w:color="auto"/>
              <w:right w:val="single" w:sz="4" w:space="0" w:color="auto"/>
            </w:tcBorders>
            <w:vAlign w:val="center"/>
          </w:tcPr>
          <w:p w14:paraId="155E679F" w14:textId="77777777" w:rsidR="003006D9" w:rsidRPr="00A1115A" w:rsidRDefault="003006D9" w:rsidP="008B37BB">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1B9EBDE"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9A8AD3" w14:textId="77777777" w:rsidR="003006D9" w:rsidRPr="00A1115A" w:rsidRDefault="003006D9" w:rsidP="008B37BB">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CC9F10"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525AA81E" w14:textId="77777777" w:rsidTr="008B37BB">
        <w:trPr>
          <w:trHeight w:val="187"/>
          <w:jc w:val="center"/>
        </w:trPr>
        <w:tc>
          <w:tcPr>
            <w:tcW w:w="1242" w:type="dxa"/>
            <w:tcBorders>
              <w:left w:val="single" w:sz="4" w:space="0" w:color="auto"/>
              <w:right w:val="single" w:sz="4" w:space="0" w:color="auto"/>
            </w:tcBorders>
            <w:vAlign w:val="center"/>
          </w:tcPr>
          <w:p w14:paraId="24521B23" w14:textId="77777777" w:rsidR="003006D9" w:rsidRPr="00A1115A" w:rsidRDefault="003006D9" w:rsidP="008B37BB">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CE7CC94"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A032D0"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3CA48E1" w14:textId="77777777" w:rsidR="003006D9" w:rsidRPr="00A1115A" w:rsidRDefault="003006D9" w:rsidP="008B37BB">
            <w:pPr>
              <w:pStyle w:val="TAC"/>
            </w:pPr>
            <w:r w:rsidRPr="00A1115A">
              <w:t>285400</w:t>
            </w:r>
            <w:r w:rsidRPr="00A1115A">
              <w:rPr>
                <w:rFonts w:eastAsia="Yu Mincho"/>
              </w:rPr>
              <w:t xml:space="preserve"> – &lt;20&gt; – 286400</w:t>
            </w:r>
          </w:p>
        </w:tc>
      </w:tr>
      <w:tr w:rsidR="003006D9" w:rsidRPr="00A1115A" w14:paraId="0D2A6DB2" w14:textId="77777777" w:rsidTr="008B37BB">
        <w:trPr>
          <w:trHeight w:val="187"/>
          <w:jc w:val="center"/>
        </w:trPr>
        <w:tc>
          <w:tcPr>
            <w:tcW w:w="1242" w:type="dxa"/>
            <w:tcBorders>
              <w:left w:val="single" w:sz="4" w:space="0" w:color="auto"/>
              <w:right w:val="single" w:sz="4" w:space="0" w:color="auto"/>
            </w:tcBorders>
            <w:vAlign w:val="center"/>
          </w:tcPr>
          <w:p w14:paraId="7AF07291" w14:textId="77777777" w:rsidR="003006D9" w:rsidRPr="00A1115A" w:rsidRDefault="003006D9" w:rsidP="008B37BB">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568258D" w14:textId="77777777" w:rsidR="003006D9" w:rsidRPr="00A1115A"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757C3F" w14:textId="77777777" w:rsidR="003006D9" w:rsidRPr="00A1115A" w:rsidRDefault="003006D9" w:rsidP="008B37BB">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12C57A0" w14:textId="77777777" w:rsidR="003006D9" w:rsidRPr="00A1115A" w:rsidRDefault="003006D9" w:rsidP="008B37BB">
            <w:pPr>
              <w:pStyle w:val="TAC"/>
            </w:pPr>
            <w:r w:rsidRPr="00A1115A">
              <w:t>286400</w:t>
            </w:r>
            <w:r w:rsidRPr="00A1115A">
              <w:rPr>
                <w:rFonts w:eastAsia="Yu Mincho"/>
              </w:rPr>
              <w:t xml:space="preserve"> – &lt;20&gt; – 303400</w:t>
            </w:r>
          </w:p>
        </w:tc>
      </w:tr>
      <w:tr w:rsidR="003006D9" w:rsidRPr="00A1115A" w14:paraId="0B39A244" w14:textId="77777777" w:rsidTr="008B37BB">
        <w:trPr>
          <w:trHeight w:val="187"/>
          <w:jc w:val="center"/>
        </w:trPr>
        <w:tc>
          <w:tcPr>
            <w:tcW w:w="1242" w:type="dxa"/>
            <w:tcBorders>
              <w:left w:val="single" w:sz="4" w:space="0" w:color="auto"/>
              <w:right w:val="single" w:sz="4" w:space="0" w:color="auto"/>
            </w:tcBorders>
          </w:tcPr>
          <w:p w14:paraId="2FBEED9A" w14:textId="77777777" w:rsidR="003006D9" w:rsidRPr="00A1115A" w:rsidRDefault="003006D9" w:rsidP="008B37BB">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AADFFAA" w14:textId="77777777" w:rsidR="003006D9" w:rsidRPr="00A1115A" w:rsidRDefault="003006D9" w:rsidP="008B37BB">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10360AFB" w14:textId="77777777" w:rsidR="003006D9" w:rsidRPr="00A1115A" w:rsidRDefault="003006D9" w:rsidP="008B37BB">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44FFA15" w14:textId="77777777" w:rsidR="003006D9" w:rsidRPr="00A1115A" w:rsidRDefault="003006D9" w:rsidP="008B37BB">
            <w:pPr>
              <w:pStyle w:val="TAC"/>
            </w:pPr>
            <w:r w:rsidRPr="00A1115A">
              <w:t>N/A</w:t>
            </w:r>
          </w:p>
        </w:tc>
      </w:tr>
      <w:tr w:rsidR="003006D9" w:rsidRPr="00A1115A" w14:paraId="639E5A0A" w14:textId="77777777" w:rsidTr="008B37BB">
        <w:trPr>
          <w:trHeight w:val="187"/>
          <w:jc w:val="center"/>
        </w:trPr>
        <w:tc>
          <w:tcPr>
            <w:tcW w:w="1242" w:type="dxa"/>
            <w:tcBorders>
              <w:left w:val="single" w:sz="4" w:space="0" w:color="auto"/>
              <w:right w:val="single" w:sz="4" w:space="0" w:color="auto"/>
            </w:tcBorders>
            <w:vAlign w:val="center"/>
          </w:tcPr>
          <w:p w14:paraId="3D12CBBE" w14:textId="77777777" w:rsidR="003006D9" w:rsidRPr="00A1115A" w:rsidRDefault="003006D9" w:rsidP="008B37BB">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151F04FA" w14:textId="77777777" w:rsidR="003006D9" w:rsidRPr="00A1115A" w:rsidRDefault="003006D9" w:rsidP="008B37BB">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20EB333" w14:textId="77777777" w:rsidR="003006D9" w:rsidRPr="00A1115A" w:rsidRDefault="003006D9" w:rsidP="008B37BB">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68FD9732" w14:textId="77777777" w:rsidR="003006D9" w:rsidRPr="00A1115A" w:rsidRDefault="003006D9" w:rsidP="008B37BB">
            <w:pPr>
              <w:pStyle w:val="TAC"/>
            </w:pPr>
            <w:r w:rsidRPr="00A1115A">
              <w:t>795000 – &lt;1&gt; – 875000</w:t>
            </w:r>
          </w:p>
        </w:tc>
      </w:tr>
      <w:tr w:rsidR="003006D9" w:rsidRPr="00A1115A" w14:paraId="08121331" w14:textId="77777777" w:rsidTr="008B37BB">
        <w:trPr>
          <w:trHeight w:val="187"/>
          <w:jc w:val="center"/>
        </w:trPr>
        <w:tc>
          <w:tcPr>
            <w:tcW w:w="1242" w:type="dxa"/>
            <w:tcBorders>
              <w:left w:val="single" w:sz="4" w:space="0" w:color="auto"/>
              <w:right w:val="single" w:sz="4" w:space="0" w:color="auto"/>
            </w:tcBorders>
          </w:tcPr>
          <w:p w14:paraId="4CF11BA8" w14:textId="77777777" w:rsidR="003006D9" w:rsidRPr="00A1115A" w:rsidRDefault="003006D9" w:rsidP="008B37BB">
            <w:pPr>
              <w:pStyle w:val="TAC"/>
              <w:rPr>
                <w:b/>
                <w:bCs/>
                <w:lang w:eastAsia="zh-CN"/>
              </w:rPr>
            </w:pPr>
            <w:r w:rsidRPr="00A1115A">
              <w:rPr>
                <w:rFonts w:hint="eastAsia"/>
                <w:lang w:eastAsia="zh-CN"/>
              </w:rPr>
              <w:lastRenderedPageBreak/>
              <w:t>n97</w:t>
            </w:r>
          </w:p>
        </w:tc>
        <w:tc>
          <w:tcPr>
            <w:tcW w:w="1146" w:type="dxa"/>
            <w:tcBorders>
              <w:top w:val="single" w:sz="4" w:space="0" w:color="auto"/>
              <w:left w:val="single" w:sz="4" w:space="0" w:color="auto"/>
              <w:bottom w:val="single" w:sz="4" w:space="0" w:color="auto"/>
              <w:right w:val="single" w:sz="4" w:space="0" w:color="auto"/>
            </w:tcBorders>
          </w:tcPr>
          <w:p w14:paraId="58BED6B1" w14:textId="77777777" w:rsidR="003006D9" w:rsidRPr="00A1115A" w:rsidRDefault="003006D9" w:rsidP="008B37BB">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C3F3C43" w14:textId="77777777" w:rsidR="003006D9" w:rsidRPr="00A1115A" w:rsidRDefault="003006D9" w:rsidP="008B37BB">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0F7A8C4" w14:textId="77777777" w:rsidR="003006D9" w:rsidRPr="00A1115A" w:rsidRDefault="003006D9" w:rsidP="008B37BB">
            <w:pPr>
              <w:pStyle w:val="TAC"/>
              <w:rPr>
                <w:b/>
                <w:bCs/>
                <w:lang w:eastAsia="zh-CN"/>
              </w:rPr>
            </w:pPr>
            <w:r w:rsidRPr="00A1115A">
              <w:rPr>
                <w:rFonts w:hint="eastAsia"/>
                <w:lang w:eastAsia="zh-CN"/>
              </w:rPr>
              <w:t>N/A</w:t>
            </w:r>
          </w:p>
        </w:tc>
      </w:tr>
      <w:tr w:rsidR="003006D9" w:rsidRPr="00A1115A" w14:paraId="2A084D86" w14:textId="77777777" w:rsidTr="008B37BB">
        <w:trPr>
          <w:trHeight w:val="187"/>
          <w:jc w:val="center"/>
        </w:trPr>
        <w:tc>
          <w:tcPr>
            <w:tcW w:w="1242" w:type="dxa"/>
            <w:tcBorders>
              <w:left w:val="single" w:sz="4" w:space="0" w:color="auto"/>
              <w:right w:val="single" w:sz="4" w:space="0" w:color="auto"/>
            </w:tcBorders>
          </w:tcPr>
          <w:p w14:paraId="3876E3D1" w14:textId="77777777" w:rsidR="003006D9" w:rsidRPr="00A1115A" w:rsidRDefault="003006D9" w:rsidP="008B37BB">
            <w:pPr>
              <w:pStyle w:val="TAC"/>
              <w:rPr>
                <w:lang w:eastAsia="ko-KR"/>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440E986D" w14:textId="77777777" w:rsidR="003006D9" w:rsidRPr="00A1115A" w:rsidRDefault="003006D9" w:rsidP="008B37BB">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EFA5CB8" w14:textId="77777777" w:rsidR="003006D9" w:rsidRPr="00A1115A" w:rsidRDefault="003006D9" w:rsidP="008B37BB">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65C3F7DA" w14:textId="77777777" w:rsidR="003006D9" w:rsidRPr="00A1115A" w:rsidRDefault="003006D9" w:rsidP="008B37BB">
            <w:pPr>
              <w:pStyle w:val="TAC"/>
            </w:pPr>
            <w:r w:rsidRPr="00A1115A">
              <w:rPr>
                <w:rFonts w:hint="eastAsia"/>
                <w:lang w:eastAsia="zh-CN"/>
              </w:rPr>
              <w:t>N/A</w:t>
            </w:r>
          </w:p>
        </w:tc>
      </w:tr>
      <w:tr w:rsidR="003006D9" w:rsidRPr="00A1115A" w14:paraId="0D0AE480" w14:textId="77777777" w:rsidTr="008B37BB">
        <w:trPr>
          <w:trHeight w:val="187"/>
          <w:jc w:val="center"/>
        </w:trPr>
        <w:tc>
          <w:tcPr>
            <w:tcW w:w="1242" w:type="dxa"/>
            <w:tcBorders>
              <w:left w:val="single" w:sz="4" w:space="0" w:color="auto"/>
              <w:right w:val="single" w:sz="4" w:space="0" w:color="auto"/>
            </w:tcBorders>
          </w:tcPr>
          <w:p w14:paraId="1B92D3AA" w14:textId="77777777" w:rsidR="003006D9" w:rsidRPr="00A1115A" w:rsidRDefault="003006D9" w:rsidP="008B37BB">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6ACEED42" w14:textId="77777777" w:rsidR="003006D9" w:rsidRPr="00A1115A" w:rsidRDefault="003006D9" w:rsidP="008B37BB">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1F70E847" w14:textId="77777777" w:rsidR="003006D9" w:rsidRPr="00A1115A" w:rsidRDefault="003006D9" w:rsidP="008B37BB">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498BA377" w14:textId="77777777" w:rsidR="003006D9" w:rsidRPr="00A1115A" w:rsidRDefault="003006D9" w:rsidP="008B37BB">
            <w:pPr>
              <w:pStyle w:val="TAC"/>
              <w:rPr>
                <w:lang w:eastAsia="zh-CN"/>
              </w:rPr>
            </w:pPr>
            <w:r w:rsidRPr="0066397E">
              <w:t>N/A</w:t>
            </w:r>
          </w:p>
        </w:tc>
      </w:tr>
      <w:tr w:rsidR="003006D9" w14:paraId="7340AEA1" w14:textId="77777777" w:rsidTr="008B37BB">
        <w:trPr>
          <w:trHeight w:val="187"/>
          <w:jc w:val="center"/>
        </w:trPr>
        <w:tc>
          <w:tcPr>
            <w:tcW w:w="1242" w:type="dxa"/>
            <w:tcBorders>
              <w:left w:val="single" w:sz="4" w:space="0" w:color="auto"/>
              <w:right w:val="single" w:sz="4" w:space="0" w:color="auto"/>
            </w:tcBorders>
          </w:tcPr>
          <w:p w14:paraId="75ECB4EC" w14:textId="77777777" w:rsidR="003006D9" w:rsidRDefault="003006D9" w:rsidP="008B37BB">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14E5CB4E" w14:textId="77777777" w:rsidR="003006D9" w:rsidRDefault="003006D9" w:rsidP="008B37BB">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EB535B1" w14:textId="77777777" w:rsidR="003006D9" w:rsidRDefault="003006D9" w:rsidP="008B37BB">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18D9B6A6" w14:textId="77777777" w:rsidR="003006D9" w:rsidRDefault="003006D9" w:rsidP="008B37BB">
            <w:pPr>
              <w:pStyle w:val="TAC"/>
              <w:rPr>
                <w:lang w:eastAsia="en-GB"/>
              </w:rPr>
            </w:pPr>
            <w:r>
              <w:rPr>
                <w:lang w:eastAsia="en-GB"/>
              </w:rPr>
              <w:t>183880</w:t>
            </w:r>
            <w:r>
              <w:rPr>
                <w:rFonts w:eastAsia="Yu Mincho"/>
                <w:lang w:eastAsia="en-GB"/>
              </w:rPr>
              <w:t xml:space="preserve"> – &lt;20&gt; – 185000</w:t>
            </w:r>
          </w:p>
        </w:tc>
      </w:tr>
      <w:tr w:rsidR="003006D9" w:rsidRPr="0066397E" w14:paraId="4FF8712A" w14:textId="77777777" w:rsidTr="008B37BB">
        <w:trPr>
          <w:trHeight w:val="187"/>
          <w:jc w:val="center"/>
        </w:trPr>
        <w:tc>
          <w:tcPr>
            <w:tcW w:w="1242" w:type="dxa"/>
            <w:tcBorders>
              <w:left w:val="single" w:sz="4" w:space="0" w:color="auto"/>
              <w:right w:val="single" w:sz="4" w:space="0" w:color="auto"/>
            </w:tcBorders>
          </w:tcPr>
          <w:p w14:paraId="13785CC3" w14:textId="77777777" w:rsidR="003006D9" w:rsidRPr="0066397E" w:rsidRDefault="003006D9" w:rsidP="008B37BB">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0B8B6B80" w14:textId="77777777" w:rsidR="003006D9" w:rsidRPr="0066397E" w:rsidRDefault="003006D9" w:rsidP="008B37BB">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7EA7CBFD" w14:textId="77777777" w:rsidR="003006D9" w:rsidRPr="0066397E" w:rsidRDefault="003006D9" w:rsidP="008B37BB">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0649957C" w14:textId="77777777" w:rsidR="003006D9" w:rsidRPr="0066397E" w:rsidRDefault="003006D9" w:rsidP="008B37BB">
            <w:pPr>
              <w:pStyle w:val="TAC"/>
            </w:pPr>
            <w:r>
              <w:rPr>
                <w:lang w:eastAsia="en-GB"/>
              </w:rPr>
              <w:t>380000</w:t>
            </w:r>
            <w:r>
              <w:rPr>
                <w:rFonts w:eastAsia="Yu Mincho"/>
                <w:lang w:eastAsia="en-GB"/>
              </w:rPr>
              <w:t xml:space="preserve"> – &lt;20&gt; – 382000</w:t>
            </w:r>
          </w:p>
        </w:tc>
      </w:tr>
      <w:tr w:rsidR="003006D9" w14:paraId="6BA6B684" w14:textId="77777777" w:rsidTr="008B37BB">
        <w:trPr>
          <w:trHeight w:val="187"/>
          <w:jc w:val="center"/>
        </w:trPr>
        <w:tc>
          <w:tcPr>
            <w:tcW w:w="1242" w:type="dxa"/>
            <w:tcBorders>
              <w:left w:val="single" w:sz="4" w:space="0" w:color="auto"/>
              <w:right w:val="single" w:sz="4" w:space="0" w:color="auto"/>
            </w:tcBorders>
          </w:tcPr>
          <w:p w14:paraId="091A3E2A" w14:textId="77777777" w:rsidR="003006D9" w:rsidRDefault="003006D9" w:rsidP="008B37BB">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4ECF85EF" w14:textId="77777777" w:rsidR="003006D9" w:rsidRDefault="003006D9" w:rsidP="008B37BB">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51EFE7" w14:textId="77777777" w:rsidR="003006D9" w:rsidRDefault="003006D9" w:rsidP="008B37BB">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046D2EBD" w14:textId="77777777" w:rsidR="003006D9" w:rsidRDefault="003006D9" w:rsidP="008B37BB">
            <w:pPr>
              <w:pStyle w:val="TAC"/>
              <w:rPr>
                <w:lang w:eastAsia="en-GB"/>
              </w:rPr>
            </w:pPr>
            <w:r w:rsidRPr="00A00DD3">
              <w:t>795000</w:t>
            </w:r>
            <w:r w:rsidRPr="00A1115A">
              <w:t xml:space="preserve"> – &lt;1&gt; – </w:t>
            </w:r>
            <w:r>
              <w:t>828333</w:t>
            </w:r>
          </w:p>
        </w:tc>
      </w:tr>
      <w:tr w:rsidR="003006D9" w:rsidRPr="00A00DD3" w14:paraId="7748F5AA" w14:textId="77777777" w:rsidTr="008B37BB">
        <w:trPr>
          <w:trHeight w:val="187"/>
          <w:jc w:val="center"/>
        </w:trPr>
        <w:tc>
          <w:tcPr>
            <w:tcW w:w="1242" w:type="dxa"/>
            <w:tcBorders>
              <w:left w:val="single" w:sz="4" w:space="0" w:color="auto"/>
              <w:bottom w:val="nil"/>
              <w:right w:val="single" w:sz="4" w:space="0" w:color="auto"/>
            </w:tcBorders>
          </w:tcPr>
          <w:p w14:paraId="75B4C615" w14:textId="77777777" w:rsidR="003006D9" w:rsidRDefault="003006D9" w:rsidP="008B37BB">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332015A1" w14:textId="77777777" w:rsidR="003006D9" w:rsidRPr="00A1115A" w:rsidRDefault="003006D9" w:rsidP="008B37BB">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0EAA105" w14:textId="77777777" w:rsidR="003006D9" w:rsidRPr="00E75F19" w:rsidRDefault="003006D9" w:rsidP="008B37B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4302D5B" w14:textId="77777777" w:rsidR="003006D9" w:rsidRPr="00A00DD3" w:rsidRDefault="003006D9" w:rsidP="008B37BB">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3006D9" w:rsidRPr="00A00DD3" w14:paraId="04849A95" w14:textId="77777777" w:rsidTr="008B37BB">
        <w:trPr>
          <w:trHeight w:val="187"/>
          <w:jc w:val="center"/>
        </w:trPr>
        <w:tc>
          <w:tcPr>
            <w:tcW w:w="1242" w:type="dxa"/>
            <w:tcBorders>
              <w:top w:val="nil"/>
              <w:left w:val="single" w:sz="4" w:space="0" w:color="auto"/>
              <w:right w:val="single" w:sz="4" w:space="0" w:color="auto"/>
            </w:tcBorders>
          </w:tcPr>
          <w:p w14:paraId="45057378" w14:textId="77777777" w:rsidR="003006D9" w:rsidRDefault="003006D9" w:rsidP="008B37BB">
            <w:pPr>
              <w:pStyle w:val="TAC"/>
            </w:pPr>
          </w:p>
        </w:tc>
        <w:tc>
          <w:tcPr>
            <w:tcW w:w="1146" w:type="dxa"/>
            <w:tcBorders>
              <w:top w:val="single" w:sz="4" w:space="0" w:color="auto"/>
              <w:left w:val="single" w:sz="4" w:space="0" w:color="auto"/>
              <w:bottom w:val="single" w:sz="4" w:space="0" w:color="auto"/>
              <w:right w:val="single" w:sz="4" w:space="0" w:color="auto"/>
            </w:tcBorders>
          </w:tcPr>
          <w:p w14:paraId="7D2B8E0B" w14:textId="77777777" w:rsidR="003006D9" w:rsidRPr="00A1115A" w:rsidRDefault="003006D9" w:rsidP="008B37BB">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AF538D5" w14:textId="77777777" w:rsidR="003006D9" w:rsidRPr="00E75F19" w:rsidRDefault="003006D9" w:rsidP="008B37B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C91E82A" w14:textId="77777777" w:rsidR="003006D9" w:rsidRPr="00A00DD3" w:rsidRDefault="003006D9" w:rsidP="008B37BB">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3006D9" w:rsidRPr="00320CDA" w14:paraId="60588EE1" w14:textId="77777777" w:rsidTr="008B37BB">
        <w:trPr>
          <w:trHeight w:val="187"/>
          <w:jc w:val="center"/>
        </w:trPr>
        <w:tc>
          <w:tcPr>
            <w:tcW w:w="1242" w:type="dxa"/>
            <w:tcBorders>
              <w:top w:val="nil"/>
              <w:left w:val="single" w:sz="4" w:space="0" w:color="auto"/>
              <w:right w:val="single" w:sz="4" w:space="0" w:color="auto"/>
            </w:tcBorders>
          </w:tcPr>
          <w:p w14:paraId="6E2AFB67" w14:textId="77777777" w:rsidR="003006D9" w:rsidRDefault="003006D9" w:rsidP="008B37B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01FB7DE1" w14:textId="77777777" w:rsidR="003006D9" w:rsidRDefault="003006D9" w:rsidP="008B37BB">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18E41A" w14:textId="77777777" w:rsidR="003006D9" w:rsidRPr="00320CDA" w:rsidRDefault="003006D9" w:rsidP="008B37BB">
            <w:pPr>
              <w:pStyle w:val="TAC"/>
              <w:rPr>
                <w:rFonts w:eastAsia="Yu Mincho" w:cs="Arial"/>
                <w:color w:val="000000" w:themeColor="text1"/>
                <w:lang w:val="en-US"/>
              </w:rPr>
            </w:pPr>
            <w:r>
              <w:rPr>
                <w:rFonts w:eastAsia="Yu Mincho"/>
              </w:rPr>
              <w:t xml:space="preserve">132600 </w:t>
            </w:r>
            <w:r w:rsidRPr="00A1115A">
              <w:rPr>
                <w:rFonts w:eastAsia="Yu Mincho"/>
              </w:rPr>
              <w:t xml:space="preserve">– &lt;20&gt; – </w:t>
            </w:r>
            <w:r>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5DF3783C" w14:textId="77777777" w:rsidR="003006D9" w:rsidRPr="00320CDA" w:rsidRDefault="003006D9" w:rsidP="008B37BB">
            <w:pPr>
              <w:pStyle w:val="TAC"/>
              <w:rPr>
                <w:rFonts w:eastAsia="Yu Mincho" w:cs="Arial"/>
                <w:color w:val="000000" w:themeColor="text1"/>
                <w:lang w:val="en-US"/>
              </w:rPr>
            </w:pPr>
            <w:r>
              <w:rPr>
                <w:rFonts w:eastAsia="Yu Mincho"/>
              </w:rPr>
              <w:t>122400</w:t>
            </w:r>
            <w:r w:rsidRPr="00A1115A">
              <w:rPr>
                <w:rFonts w:eastAsia="Yu Mincho"/>
              </w:rPr>
              <w:t xml:space="preserve"> – &lt;20&gt; – </w:t>
            </w:r>
            <w:r>
              <w:rPr>
                <w:rFonts w:eastAsia="Yu Mincho"/>
              </w:rPr>
              <w:t>130400</w:t>
            </w:r>
          </w:p>
        </w:tc>
      </w:tr>
      <w:tr w:rsidR="003006D9" w:rsidRPr="00A1115A" w14:paraId="3393FEE5" w14:textId="77777777" w:rsidTr="008B37BB">
        <w:trPr>
          <w:jc w:val="center"/>
        </w:trPr>
        <w:tc>
          <w:tcPr>
            <w:tcW w:w="8141" w:type="dxa"/>
            <w:gridSpan w:val="4"/>
            <w:tcBorders>
              <w:left w:val="single" w:sz="4" w:space="0" w:color="auto"/>
              <w:right w:val="single" w:sz="4" w:space="0" w:color="auto"/>
            </w:tcBorders>
            <w:vAlign w:val="center"/>
          </w:tcPr>
          <w:p w14:paraId="406E3BF5" w14:textId="77777777" w:rsidR="003006D9" w:rsidRPr="00A1115A" w:rsidRDefault="003006D9" w:rsidP="008B37BB">
            <w:pPr>
              <w:pStyle w:val="TAN"/>
            </w:pPr>
            <w:r w:rsidRPr="00A1115A">
              <w:t>NOTE 1:</w:t>
            </w:r>
            <w:r w:rsidRPr="00A1115A">
              <w:tab/>
              <w:t>The channel numbers that designate carrier frequencies so close to the operating band edges that the carrier extends beyond the operating band edge shall not be used.</w:t>
            </w:r>
          </w:p>
          <w:p w14:paraId="5FFF0742" w14:textId="77777777" w:rsidR="003006D9" w:rsidRPr="00A1115A" w:rsidRDefault="003006D9" w:rsidP="008B37BB">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55C66656" w14:textId="77777777" w:rsidR="003006D9" w:rsidRDefault="003006D9" w:rsidP="008B37BB">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3750D8A5" w14:textId="77777777" w:rsidR="003006D9" w:rsidRPr="00A1115A" w:rsidRDefault="003006D9" w:rsidP="008B37BB">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59E6EBC" w14:textId="77777777" w:rsidR="003006D9" w:rsidRPr="003006D9" w:rsidRDefault="003006D9" w:rsidP="003006D9"/>
    <w:p w14:paraId="2AB3898A" w14:textId="77777777" w:rsidR="003006D9" w:rsidRDefault="003006D9" w:rsidP="003006D9">
      <w:pPr>
        <w:pStyle w:val="EX"/>
        <w:numPr>
          <w:ilvl w:val="0"/>
          <w:numId w:val="0"/>
        </w:numPr>
        <w:ind w:left="369" w:hanging="369"/>
      </w:pPr>
    </w:p>
    <w:p w14:paraId="36E997B5" w14:textId="77777777" w:rsidR="003006D9" w:rsidRPr="00D20165" w:rsidRDefault="003006D9" w:rsidP="003006D9">
      <w:pPr>
        <w:pStyle w:val="EX"/>
        <w:numPr>
          <w:ilvl w:val="0"/>
          <w:numId w:val="0"/>
        </w:numPr>
        <w:ind w:left="369" w:hanging="369"/>
      </w:pPr>
    </w:p>
    <w:sectPr w:rsidR="003006D9" w:rsidRPr="00D2016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F8058" w14:textId="77777777" w:rsidR="007E1D16" w:rsidRDefault="007E1D16">
      <w:r>
        <w:separator/>
      </w:r>
    </w:p>
  </w:endnote>
  <w:endnote w:type="continuationSeparator" w:id="0">
    <w:p w14:paraId="6F0404C7" w14:textId="77777777" w:rsidR="007E1D16" w:rsidRDefault="007E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BC64D" w14:textId="77777777" w:rsidR="007E1D16" w:rsidRDefault="007E1D16">
      <w:r>
        <w:separator/>
      </w:r>
    </w:p>
  </w:footnote>
  <w:footnote w:type="continuationSeparator" w:id="0">
    <w:p w14:paraId="5AB0CB99" w14:textId="77777777" w:rsidR="007E1D16" w:rsidRDefault="007E1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0"/>
  </w:num>
  <w:num w:numId="15" w16cid:durableId="1713067221">
    <w:abstractNumId w:val="11"/>
  </w:num>
  <w:num w:numId="16" w16cid:durableId="1218739866">
    <w:abstractNumId w:val="13"/>
  </w:num>
  <w:num w:numId="17" w16cid:durableId="1624266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514"/>
    <w:rsid w:val="000F7EA1"/>
    <w:rsid w:val="00104BC6"/>
    <w:rsid w:val="001070C5"/>
    <w:rsid w:val="00107896"/>
    <w:rsid w:val="001133AB"/>
    <w:rsid w:val="001152D7"/>
    <w:rsid w:val="0012087C"/>
    <w:rsid w:val="00122A69"/>
    <w:rsid w:val="00122B1F"/>
    <w:rsid w:val="00124FD7"/>
    <w:rsid w:val="0012647B"/>
    <w:rsid w:val="00133525"/>
    <w:rsid w:val="00136FA6"/>
    <w:rsid w:val="001420AD"/>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95DFD"/>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7926"/>
    <w:rsid w:val="002511AC"/>
    <w:rsid w:val="002513AD"/>
    <w:rsid w:val="00253BAB"/>
    <w:rsid w:val="00261DA4"/>
    <w:rsid w:val="00264FC8"/>
    <w:rsid w:val="002675F0"/>
    <w:rsid w:val="00276EE4"/>
    <w:rsid w:val="002954D8"/>
    <w:rsid w:val="002956C3"/>
    <w:rsid w:val="002A0F1F"/>
    <w:rsid w:val="002A7976"/>
    <w:rsid w:val="002B168B"/>
    <w:rsid w:val="002B42CA"/>
    <w:rsid w:val="002B4C3E"/>
    <w:rsid w:val="002B6339"/>
    <w:rsid w:val="002C4930"/>
    <w:rsid w:val="002D12F5"/>
    <w:rsid w:val="002D366C"/>
    <w:rsid w:val="002D639B"/>
    <w:rsid w:val="002E00EE"/>
    <w:rsid w:val="002E1F0A"/>
    <w:rsid w:val="002E492A"/>
    <w:rsid w:val="002E6E67"/>
    <w:rsid w:val="002E7463"/>
    <w:rsid w:val="002F057E"/>
    <w:rsid w:val="002F2CF6"/>
    <w:rsid w:val="002F32C6"/>
    <w:rsid w:val="002F45E2"/>
    <w:rsid w:val="002F5F31"/>
    <w:rsid w:val="002F6CBC"/>
    <w:rsid w:val="002F7399"/>
    <w:rsid w:val="003006D9"/>
    <w:rsid w:val="0030181A"/>
    <w:rsid w:val="003036B6"/>
    <w:rsid w:val="00304FE5"/>
    <w:rsid w:val="00305217"/>
    <w:rsid w:val="0031034F"/>
    <w:rsid w:val="0031063C"/>
    <w:rsid w:val="00312AA9"/>
    <w:rsid w:val="00313552"/>
    <w:rsid w:val="003169F9"/>
    <w:rsid w:val="003172DC"/>
    <w:rsid w:val="00321796"/>
    <w:rsid w:val="00322FC7"/>
    <w:rsid w:val="00325ED4"/>
    <w:rsid w:val="0033276C"/>
    <w:rsid w:val="00333E0E"/>
    <w:rsid w:val="00335668"/>
    <w:rsid w:val="00336AC2"/>
    <w:rsid w:val="003448CA"/>
    <w:rsid w:val="00350A6D"/>
    <w:rsid w:val="0035462D"/>
    <w:rsid w:val="00356834"/>
    <w:rsid w:val="00360686"/>
    <w:rsid w:val="003631EB"/>
    <w:rsid w:val="00366A6D"/>
    <w:rsid w:val="003701AC"/>
    <w:rsid w:val="0037441D"/>
    <w:rsid w:val="003753AF"/>
    <w:rsid w:val="00375CD0"/>
    <w:rsid w:val="003765B8"/>
    <w:rsid w:val="0038066E"/>
    <w:rsid w:val="00381990"/>
    <w:rsid w:val="00387FD3"/>
    <w:rsid w:val="00390C9B"/>
    <w:rsid w:val="00394D23"/>
    <w:rsid w:val="00396185"/>
    <w:rsid w:val="003A0483"/>
    <w:rsid w:val="003A0D7C"/>
    <w:rsid w:val="003A5933"/>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5818"/>
    <w:rsid w:val="004267DF"/>
    <w:rsid w:val="004345EC"/>
    <w:rsid w:val="0043747B"/>
    <w:rsid w:val="00445B93"/>
    <w:rsid w:val="0045539B"/>
    <w:rsid w:val="00464D77"/>
    <w:rsid w:val="0047076D"/>
    <w:rsid w:val="00471B47"/>
    <w:rsid w:val="004720AB"/>
    <w:rsid w:val="00473A1A"/>
    <w:rsid w:val="00477138"/>
    <w:rsid w:val="004826A9"/>
    <w:rsid w:val="00482CA3"/>
    <w:rsid w:val="004875FD"/>
    <w:rsid w:val="004920F0"/>
    <w:rsid w:val="004A6B0A"/>
    <w:rsid w:val="004B0DD9"/>
    <w:rsid w:val="004B0E5B"/>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678"/>
    <w:rsid w:val="004F3E3D"/>
    <w:rsid w:val="004F42AF"/>
    <w:rsid w:val="004F52F2"/>
    <w:rsid w:val="004F75AB"/>
    <w:rsid w:val="004F7AE1"/>
    <w:rsid w:val="005020AC"/>
    <w:rsid w:val="00503615"/>
    <w:rsid w:val="00504189"/>
    <w:rsid w:val="0050720F"/>
    <w:rsid w:val="00511ABB"/>
    <w:rsid w:val="00513289"/>
    <w:rsid w:val="005142DF"/>
    <w:rsid w:val="00521C56"/>
    <w:rsid w:val="00526CFF"/>
    <w:rsid w:val="00527FCC"/>
    <w:rsid w:val="0053388B"/>
    <w:rsid w:val="00534718"/>
    <w:rsid w:val="0053575D"/>
    <w:rsid w:val="00535773"/>
    <w:rsid w:val="00537AB4"/>
    <w:rsid w:val="00537EEC"/>
    <w:rsid w:val="00543C44"/>
    <w:rsid w:val="00543E6C"/>
    <w:rsid w:val="00551FC5"/>
    <w:rsid w:val="005610F6"/>
    <w:rsid w:val="00561424"/>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3F5C"/>
    <w:rsid w:val="005A5986"/>
    <w:rsid w:val="005B0196"/>
    <w:rsid w:val="005D2E01"/>
    <w:rsid w:val="005D7526"/>
    <w:rsid w:val="005E1901"/>
    <w:rsid w:val="005E2535"/>
    <w:rsid w:val="005E69AE"/>
    <w:rsid w:val="005F4043"/>
    <w:rsid w:val="005F4C25"/>
    <w:rsid w:val="00602AEA"/>
    <w:rsid w:val="00607664"/>
    <w:rsid w:val="00607E3C"/>
    <w:rsid w:val="00614FDF"/>
    <w:rsid w:val="006246A7"/>
    <w:rsid w:val="0062595A"/>
    <w:rsid w:val="00632227"/>
    <w:rsid w:val="00634730"/>
    <w:rsid w:val="0063543D"/>
    <w:rsid w:val="00647114"/>
    <w:rsid w:val="00651308"/>
    <w:rsid w:val="00654D3E"/>
    <w:rsid w:val="00662404"/>
    <w:rsid w:val="00664982"/>
    <w:rsid w:val="006675E6"/>
    <w:rsid w:val="00667FA9"/>
    <w:rsid w:val="006704EC"/>
    <w:rsid w:val="006818C6"/>
    <w:rsid w:val="0068207C"/>
    <w:rsid w:val="0068362C"/>
    <w:rsid w:val="00686C3D"/>
    <w:rsid w:val="0069226A"/>
    <w:rsid w:val="00692420"/>
    <w:rsid w:val="00695EB1"/>
    <w:rsid w:val="006A13A8"/>
    <w:rsid w:val="006A323F"/>
    <w:rsid w:val="006A4072"/>
    <w:rsid w:val="006A532E"/>
    <w:rsid w:val="006A7E02"/>
    <w:rsid w:val="006B0669"/>
    <w:rsid w:val="006B30D0"/>
    <w:rsid w:val="006B7202"/>
    <w:rsid w:val="006B7CA8"/>
    <w:rsid w:val="006C0661"/>
    <w:rsid w:val="006C3D95"/>
    <w:rsid w:val="006C43B4"/>
    <w:rsid w:val="006C4C72"/>
    <w:rsid w:val="006C708C"/>
    <w:rsid w:val="006D43A6"/>
    <w:rsid w:val="006D489B"/>
    <w:rsid w:val="006D4C74"/>
    <w:rsid w:val="006D713E"/>
    <w:rsid w:val="006E33BC"/>
    <w:rsid w:val="006E5C86"/>
    <w:rsid w:val="006F2EA7"/>
    <w:rsid w:val="0070310A"/>
    <w:rsid w:val="007037D0"/>
    <w:rsid w:val="00703DBC"/>
    <w:rsid w:val="007116FF"/>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E1D16"/>
    <w:rsid w:val="007E405D"/>
    <w:rsid w:val="007F0F4A"/>
    <w:rsid w:val="007F23A8"/>
    <w:rsid w:val="007F3762"/>
    <w:rsid w:val="007F745E"/>
    <w:rsid w:val="008007D9"/>
    <w:rsid w:val="008028A4"/>
    <w:rsid w:val="00802901"/>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68CA"/>
    <w:rsid w:val="008851FB"/>
    <w:rsid w:val="008866BD"/>
    <w:rsid w:val="008929F3"/>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272B0"/>
    <w:rsid w:val="0094205B"/>
    <w:rsid w:val="00942EC2"/>
    <w:rsid w:val="00943CED"/>
    <w:rsid w:val="0094412B"/>
    <w:rsid w:val="009536FA"/>
    <w:rsid w:val="009557AC"/>
    <w:rsid w:val="0096068D"/>
    <w:rsid w:val="00962E01"/>
    <w:rsid w:val="00962ED2"/>
    <w:rsid w:val="00963494"/>
    <w:rsid w:val="00970DA4"/>
    <w:rsid w:val="00972D6A"/>
    <w:rsid w:val="00973F6E"/>
    <w:rsid w:val="009826B3"/>
    <w:rsid w:val="00995497"/>
    <w:rsid w:val="00996113"/>
    <w:rsid w:val="00997281"/>
    <w:rsid w:val="009A2BFA"/>
    <w:rsid w:val="009A6DA8"/>
    <w:rsid w:val="009B5DCE"/>
    <w:rsid w:val="009B6825"/>
    <w:rsid w:val="009C3C1D"/>
    <w:rsid w:val="009C4185"/>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6956"/>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82BB1"/>
    <w:rsid w:val="00B90B81"/>
    <w:rsid w:val="00B920AD"/>
    <w:rsid w:val="00B92610"/>
    <w:rsid w:val="00B93086"/>
    <w:rsid w:val="00B93523"/>
    <w:rsid w:val="00BA13F1"/>
    <w:rsid w:val="00BA19ED"/>
    <w:rsid w:val="00BA300B"/>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19CA"/>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43FF"/>
    <w:rsid w:val="00D376ED"/>
    <w:rsid w:val="00D433B6"/>
    <w:rsid w:val="00D4341D"/>
    <w:rsid w:val="00D45AB0"/>
    <w:rsid w:val="00D45EE8"/>
    <w:rsid w:val="00D46431"/>
    <w:rsid w:val="00D46F1F"/>
    <w:rsid w:val="00D47864"/>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37CC"/>
    <w:rsid w:val="00E16509"/>
    <w:rsid w:val="00E22308"/>
    <w:rsid w:val="00E243AE"/>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502"/>
    <w:rsid w:val="00E54DB8"/>
    <w:rsid w:val="00E64FAA"/>
    <w:rsid w:val="00E65E13"/>
    <w:rsid w:val="00E66A0A"/>
    <w:rsid w:val="00E72324"/>
    <w:rsid w:val="00E72ABE"/>
    <w:rsid w:val="00E76A34"/>
    <w:rsid w:val="00E77645"/>
    <w:rsid w:val="00E82213"/>
    <w:rsid w:val="00E855CB"/>
    <w:rsid w:val="00E87FEF"/>
    <w:rsid w:val="00E90DAA"/>
    <w:rsid w:val="00E9717C"/>
    <w:rsid w:val="00EA0C1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380F"/>
    <w:rsid w:val="00EF444D"/>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474CD"/>
    <w:rsid w:val="00F5250F"/>
    <w:rsid w:val="00F55388"/>
    <w:rsid w:val="00F555CF"/>
    <w:rsid w:val="00F60426"/>
    <w:rsid w:val="00F6213A"/>
    <w:rsid w:val="00F62449"/>
    <w:rsid w:val="00F62AEB"/>
    <w:rsid w:val="00F64603"/>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5D83"/>
    <w:rsid w:val="00FD6139"/>
    <w:rsid w:val="00FD7BE7"/>
    <w:rsid w:val="00FE44D7"/>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5</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19</cp:revision>
  <cp:lastPrinted>2019-02-25T14:05:00Z</cp:lastPrinted>
  <dcterms:created xsi:type="dcterms:W3CDTF">2023-09-27T16:31:00Z</dcterms:created>
  <dcterms:modified xsi:type="dcterms:W3CDTF">2023-09-27T18:35:00Z</dcterms:modified>
  <cp:category/>
</cp:coreProperties>
</file>